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878E0" w14:textId="56DCE78B" w:rsidR="000C1A1F" w:rsidRDefault="000C1A1F" w:rsidP="005118B9"/>
    <w:p w14:paraId="73ABA911" w14:textId="1B81EEC2" w:rsidR="005118B9" w:rsidRDefault="005118B9" w:rsidP="005118B9"/>
    <w:p w14:paraId="62B14C6F" w14:textId="46CE34DC" w:rsidR="005118B9" w:rsidRDefault="005118B9" w:rsidP="005118B9"/>
    <w:p w14:paraId="6FCEC365" w14:textId="6A2AF3F9" w:rsidR="005118B9" w:rsidRDefault="005118B9" w:rsidP="005118B9"/>
    <w:p w14:paraId="0CDE8215" w14:textId="4F312550" w:rsidR="005118B9" w:rsidRDefault="005118B9" w:rsidP="005118B9"/>
    <w:p w14:paraId="2B71450E" w14:textId="77777777" w:rsidR="005118B9" w:rsidRDefault="005118B9" w:rsidP="005118B9"/>
    <w:p w14:paraId="65DDC956" w14:textId="0881C78E" w:rsidR="003A2547" w:rsidRDefault="003A2547" w:rsidP="005118B9"/>
    <w:p w14:paraId="75D147DB" w14:textId="77777777" w:rsidR="003A2547" w:rsidRPr="003A2547" w:rsidRDefault="003A2547" w:rsidP="005118B9"/>
    <w:p w14:paraId="5BA878E1" w14:textId="77777777" w:rsidR="000C1A1F" w:rsidRPr="003A2547" w:rsidRDefault="000C1A1F" w:rsidP="005118B9"/>
    <w:p w14:paraId="5BA878E3" w14:textId="79549355" w:rsidR="000C1A1F" w:rsidRPr="003A2547" w:rsidRDefault="009C792D" w:rsidP="000C1A1F">
      <w:pPr>
        <w:jc w:val="center"/>
        <w:rPr>
          <w:rFonts w:cs="Times New Roman"/>
          <w:sz w:val="72"/>
          <w:szCs w:val="72"/>
        </w:rPr>
      </w:pPr>
      <w:r w:rsidRPr="003A2547">
        <w:rPr>
          <w:rFonts w:cs="Times New Roman"/>
          <w:b/>
          <w:sz w:val="72"/>
          <w:szCs w:val="72"/>
        </w:rPr>
        <w:t>Politika č. 2</w:t>
      </w:r>
    </w:p>
    <w:p w14:paraId="5BA878E7" w14:textId="705D5E98" w:rsidR="000C1A1F" w:rsidRPr="003A2547" w:rsidRDefault="000C1A1F" w:rsidP="000C1A1F">
      <w:pPr>
        <w:jc w:val="center"/>
        <w:rPr>
          <w:rFonts w:cs="Times New Roman"/>
          <w:sz w:val="72"/>
          <w:szCs w:val="72"/>
        </w:rPr>
      </w:pPr>
      <w:r w:rsidRPr="003A2547">
        <w:rPr>
          <w:rFonts w:cs="Times New Roman"/>
          <w:b/>
          <w:sz w:val="72"/>
          <w:szCs w:val="72"/>
        </w:rPr>
        <w:t>Politika organizační bezpečnosti</w:t>
      </w:r>
      <w:r w:rsidR="00340658" w:rsidRPr="003A2547">
        <w:rPr>
          <w:rFonts w:cs="Times New Roman"/>
          <w:b/>
          <w:sz w:val="72"/>
          <w:szCs w:val="72"/>
        </w:rPr>
        <w:br/>
      </w:r>
    </w:p>
    <w:p w14:paraId="5BA878E8" w14:textId="77777777" w:rsidR="000C1A1F" w:rsidRPr="003A2547" w:rsidRDefault="000C1A1F" w:rsidP="000C1A1F">
      <w:pPr>
        <w:jc w:val="center"/>
        <w:rPr>
          <w:rFonts w:cs="Times New Roman"/>
          <w:sz w:val="72"/>
          <w:szCs w:val="72"/>
        </w:rPr>
      </w:pPr>
    </w:p>
    <w:p w14:paraId="5BA878E9" w14:textId="77777777" w:rsidR="000C1A1F" w:rsidRPr="003A2547" w:rsidRDefault="000C1A1F" w:rsidP="000C1A1F">
      <w:pPr>
        <w:jc w:val="center"/>
        <w:rPr>
          <w:rFonts w:cs="Times New Roman"/>
          <w:sz w:val="72"/>
          <w:szCs w:val="72"/>
        </w:rPr>
      </w:pPr>
    </w:p>
    <w:p w14:paraId="5BA878EC" w14:textId="7028C27E" w:rsidR="000C1A1F" w:rsidRPr="003A2547" w:rsidRDefault="00340658" w:rsidP="0006574B">
      <w:pPr>
        <w:tabs>
          <w:tab w:val="left" w:pos="7391"/>
        </w:tabs>
        <w:rPr>
          <w:rFonts w:cs="Times New Roman"/>
          <w:sz w:val="72"/>
          <w:szCs w:val="72"/>
        </w:rPr>
      </w:pPr>
      <w:r w:rsidRPr="003A2547">
        <w:rPr>
          <w:rFonts w:cs="Times New Roman"/>
          <w:sz w:val="72"/>
          <w:szCs w:val="72"/>
        </w:rPr>
        <w:tab/>
      </w:r>
    </w:p>
    <w:p w14:paraId="3A29D66D" w14:textId="77777777" w:rsidR="009C792D" w:rsidRPr="003A2547" w:rsidRDefault="009C792D">
      <w:pPr>
        <w:rPr>
          <w:rFonts w:cs="Times New Roman"/>
          <w:sz w:val="72"/>
          <w:szCs w:val="72"/>
        </w:rPr>
      </w:pPr>
      <w:r w:rsidRPr="003A2547">
        <w:rPr>
          <w:rFonts w:cs="Times New Roman"/>
          <w:sz w:val="72"/>
          <w:szCs w:val="72"/>
        </w:rPr>
        <w:br w:type="page"/>
      </w:r>
    </w:p>
    <w:p w14:paraId="5BA878EF" w14:textId="77777777" w:rsidR="00F06E6F" w:rsidRPr="004A4431" w:rsidRDefault="00F06E6F" w:rsidP="003A2547">
      <w:pPr>
        <w:pStyle w:val="Nadpis1"/>
      </w:pPr>
      <w:bookmarkStart w:id="0" w:name="_Toc102992835"/>
      <w:r w:rsidRPr="004A4431">
        <w:lastRenderedPageBreak/>
        <w:t>Obsah</w:t>
      </w:r>
      <w:bookmarkEnd w:id="0"/>
    </w:p>
    <w:p w14:paraId="00771823" w14:textId="21E8492B" w:rsidR="007D085D" w:rsidRDefault="00093CA1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02992835" w:history="1">
        <w:r w:rsidR="007D085D" w:rsidRPr="00DF019C">
          <w:rPr>
            <w:rStyle w:val="Hypertextovodkaz"/>
            <w:noProof/>
          </w:rPr>
          <w:t>1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Obsah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_Toc102992835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2</w:t>
        </w:r>
        <w:r w:rsidR="007D085D">
          <w:rPr>
            <w:noProof/>
            <w:webHidden/>
          </w:rPr>
          <w:fldChar w:fldCharType="end"/>
        </w:r>
      </w:hyperlink>
    </w:p>
    <w:p w14:paraId="73E5944F" w14:textId="4CE75E51" w:rsidR="007D085D" w:rsidRDefault="00DA7048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36" w:history="1">
        <w:r w:rsidR="007D085D" w:rsidRPr="00DF019C">
          <w:rPr>
            <w:rStyle w:val="Hypertextovodkaz"/>
            <w:noProof/>
          </w:rPr>
          <w:t>2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Preambule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_Toc102992836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3</w:t>
        </w:r>
        <w:r w:rsidR="007D085D">
          <w:rPr>
            <w:noProof/>
            <w:webHidden/>
          </w:rPr>
          <w:fldChar w:fldCharType="end"/>
        </w:r>
      </w:hyperlink>
    </w:p>
    <w:p w14:paraId="4977913D" w14:textId="6798F728" w:rsidR="007D085D" w:rsidRDefault="00DA7048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37" w:history="1">
        <w:r w:rsidR="007D085D" w:rsidRPr="00DF019C">
          <w:rPr>
            <w:rStyle w:val="Hypertextovodkaz"/>
            <w:noProof/>
          </w:rPr>
          <w:t>3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Zkratky a pojmy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_Toc102992837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3</w:t>
        </w:r>
        <w:r w:rsidR="007D085D">
          <w:rPr>
            <w:noProof/>
            <w:webHidden/>
          </w:rPr>
          <w:fldChar w:fldCharType="end"/>
        </w:r>
      </w:hyperlink>
    </w:p>
    <w:p w14:paraId="0B0B9DD1" w14:textId="1F1E1B99" w:rsidR="007D085D" w:rsidRDefault="00DA7048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38" w:history="1">
        <w:r w:rsidR="007D085D" w:rsidRPr="00DF019C">
          <w:rPr>
            <w:rStyle w:val="Hypertextovodkaz"/>
            <w:noProof/>
          </w:rPr>
          <w:t>4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Role a jejich práva a povinnosti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_Toc102992838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3</w:t>
        </w:r>
        <w:r w:rsidR="007D085D">
          <w:rPr>
            <w:noProof/>
            <w:webHidden/>
          </w:rPr>
          <w:fldChar w:fldCharType="end"/>
        </w:r>
      </w:hyperlink>
    </w:p>
    <w:p w14:paraId="57B2076F" w14:textId="59C77677" w:rsidR="007D085D" w:rsidRDefault="00DA7048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39" w:history="1">
        <w:r w:rsidR="007D085D" w:rsidRPr="00DF019C">
          <w:rPr>
            <w:rStyle w:val="Hypertextovodkaz"/>
            <w:noProof/>
          </w:rPr>
          <w:t>4.1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Obecné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_Toc102992839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3</w:t>
        </w:r>
        <w:r w:rsidR="007D085D">
          <w:rPr>
            <w:noProof/>
            <w:webHidden/>
          </w:rPr>
          <w:fldChar w:fldCharType="end"/>
        </w:r>
      </w:hyperlink>
    </w:p>
    <w:p w14:paraId="63D4031E" w14:textId="7A359977" w:rsidR="007D085D" w:rsidRDefault="00DA7048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40" w:history="1">
        <w:r w:rsidR="007D085D" w:rsidRPr="00DF019C">
          <w:rPr>
            <w:rStyle w:val="Hypertextovodkaz"/>
            <w:noProof/>
          </w:rPr>
          <w:t>4.2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Manažer kybernetické bezpečnosti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_Toc102992840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4</w:t>
        </w:r>
        <w:r w:rsidR="007D085D">
          <w:rPr>
            <w:noProof/>
            <w:webHidden/>
          </w:rPr>
          <w:fldChar w:fldCharType="end"/>
        </w:r>
      </w:hyperlink>
    </w:p>
    <w:p w14:paraId="57886EEA" w14:textId="403627FE" w:rsidR="007D085D" w:rsidRDefault="00DA7048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41" w:history="1">
        <w:r w:rsidR="007D085D" w:rsidRPr="00DF019C">
          <w:rPr>
            <w:rStyle w:val="Hypertextovodkaz"/>
            <w:noProof/>
          </w:rPr>
          <w:t>4.3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Architekt kybernetické bezpečnosti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_Toc102992841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5</w:t>
        </w:r>
        <w:r w:rsidR="007D085D">
          <w:rPr>
            <w:noProof/>
            <w:webHidden/>
          </w:rPr>
          <w:fldChar w:fldCharType="end"/>
        </w:r>
      </w:hyperlink>
    </w:p>
    <w:p w14:paraId="2813D8C2" w14:textId="24496BEA" w:rsidR="007D085D" w:rsidRDefault="00DA7048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42" w:history="1">
        <w:r w:rsidR="007D085D" w:rsidRPr="00DF019C">
          <w:rPr>
            <w:rStyle w:val="Hypertextovodkaz"/>
            <w:noProof/>
          </w:rPr>
          <w:t>4.4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Auditor kybernetické bezpečnosti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_Toc102992842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6</w:t>
        </w:r>
        <w:r w:rsidR="007D085D">
          <w:rPr>
            <w:noProof/>
            <w:webHidden/>
          </w:rPr>
          <w:fldChar w:fldCharType="end"/>
        </w:r>
      </w:hyperlink>
    </w:p>
    <w:p w14:paraId="1C6F4479" w14:textId="6E292E48" w:rsidR="007D085D" w:rsidRDefault="00DA7048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43" w:history="1">
        <w:r w:rsidR="007D085D" w:rsidRPr="00DF019C">
          <w:rPr>
            <w:rStyle w:val="Hypertextovodkaz"/>
            <w:noProof/>
          </w:rPr>
          <w:t>4.5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Garant primárního aktiva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_Toc102992843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7</w:t>
        </w:r>
        <w:r w:rsidR="007D085D">
          <w:rPr>
            <w:noProof/>
            <w:webHidden/>
          </w:rPr>
          <w:fldChar w:fldCharType="end"/>
        </w:r>
      </w:hyperlink>
    </w:p>
    <w:p w14:paraId="73A2A00F" w14:textId="0DC144A4" w:rsidR="007D085D" w:rsidRDefault="00DA7048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44" w:history="1">
        <w:r w:rsidR="007D085D" w:rsidRPr="00DF019C">
          <w:rPr>
            <w:rStyle w:val="Hypertextovodkaz"/>
            <w:noProof/>
          </w:rPr>
          <w:t>4.6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Místní garant primárního aktiva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_Toc102992844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8</w:t>
        </w:r>
        <w:r w:rsidR="007D085D">
          <w:rPr>
            <w:noProof/>
            <w:webHidden/>
          </w:rPr>
          <w:fldChar w:fldCharType="end"/>
        </w:r>
      </w:hyperlink>
    </w:p>
    <w:p w14:paraId="40E351F1" w14:textId="54575E04" w:rsidR="007D085D" w:rsidRDefault="00DA7048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45" w:history="1">
        <w:r w:rsidR="007D085D" w:rsidRPr="00DF019C">
          <w:rPr>
            <w:rStyle w:val="Hypertextovodkaz"/>
            <w:noProof/>
          </w:rPr>
          <w:t>4.7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Garant podpůrného aktiva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_Toc102992845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9</w:t>
        </w:r>
        <w:r w:rsidR="007D085D">
          <w:rPr>
            <w:noProof/>
            <w:webHidden/>
          </w:rPr>
          <w:fldChar w:fldCharType="end"/>
        </w:r>
      </w:hyperlink>
    </w:p>
    <w:p w14:paraId="6BCB5301" w14:textId="098749ED" w:rsidR="007D085D" w:rsidRDefault="00DA7048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46" w:history="1">
        <w:r w:rsidR="007D085D" w:rsidRPr="00DF019C">
          <w:rPr>
            <w:rStyle w:val="Hypertextovodkaz"/>
            <w:noProof/>
          </w:rPr>
          <w:t>4.8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Garant informačního aktiva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_Toc102992846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10</w:t>
        </w:r>
        <w:r w:rsidR="007D085D">
          <w:rPr>
            <w:noProof/>
            <w:webHidden/>
          </w:rPr>
          <w:fldChar w:fldCharType="end"/>
        </w:r>
      </w:hyperlink>
    </w:p>
    <w:p w14:paraId="723C4000" w14:textId="0F7C22F1" w:rsidR="007D085D" w:rsidRDefault="00DA7048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47" w:history="1">
        <w:r w:rsidR="007D085D" w:rsidRPr="00DF019C">
          <w:rPr>
            <w:rStyle w:val="Hypertextovodkaz"/>
            <w:noProof/>
          </w:rPr>
          <w:t>4.9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Technický garant IS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_Toc102992847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10</w:t>
        </w:r>
        <w:r w:rsidR="007D085D">
          <w:rPr>
            <w:noProof/>
            <w:webHidden/>
          </w:rPr>
          <w:fldChar w:fldCharType="end"/>
        </w:r>
      </w:hyperlink>
    </w:p>
    <w:p w14:paraId="0C703CE9" w14:textId="02A2100E" w:rsidR="007D085D" w:rsidRDefault="00DA7048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48" w:history="1">
        <w:r w:rsidR="007D085D" w:rsidRPr="00DF019C">
          <w:rPr>
            <w:rStyle w:val="Hypertextovodkaz"/>
            <w:noProof/>
          </w:rPr>
          <w:t>4.10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Správce kybernetické bezpečnosti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_Toc102992848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11</w:t>
        </w:r>
        <w:r w:rsidR="007D085D">
          <w:rPr>
            <w:noProof/>
            <w:webHidden/>
          </w:rPr>
          <w:fldChar w:fldCharType="end"/>
        </w:r>
      </w:hyperlink>
    </w:p>
    <w:p w14:paraId="48DD6254" w14:textId="26D1F405" w:rsidR="007D085D" w:rsidRDefault="00DA7048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49" w:history="1">
        <w:r w:rsidR="007D085D" w:rsidRPr="00DF019C">
          <w:rPr>
            <w:rStyle w:val="Hypertextovodkaz"/>
            <w:noProof/>
          </w:rPr>
          <w:t>4.11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Správce IS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_Toc102992849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12</w:t>
        </w:r>
        <w:r w:rsidR="007D085D">
          <w:rPr>
            <w:noProof/>
            <w:webHidden/>
          </w:rPr>
          <w:fldChar w:fldCharType="end"/>
        </w:r>
      </w:hyperlink>
    </w:p>
    <w:p w14:paraId="70120661" w14:textId="600DBEB9" w:rsidR="007D085D" w:rsidRDefault="00DA7048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50" w:history="1">
        <w:r w:rsidR="007D085D" w:rsidRPr="00DF019C">
          <w:rPr>
            <w:rStyle w:val="Hypertextovodkaz"/>
            <w:noProof/>
          </w:rPr>
          <w:t>5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Požadavky na oddělení rolí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_Toc102992850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12</w:t>
        </w:r>
        <w:r w:rsidR="007D085D">
          <w:rPr>
            <w:noProof/>
            <w:webHidden/>
          </w:rPr>
          <w:fldChar w:fldCharType="end"/>
        </w:r>
      </w:hyperlink>
    </w:p>
    <w:p w14:paraId="7E8BBD95" w14:textId="0FBB7038" w:rsidR="007D085D" w:rsidRDefault="00DA7048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51" w:history="1">
        <w:r w:rsidR="007D085D" w:rsidRPr="00DF019C">
          <w:rPr>
            <w:rStyle w:val="Hypertextovodkaz"/>
            <w:noProof/>
          </w:rPr>
          <w:t>6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Výbor pro řízení kybernetické bezpečnosti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_Toc102992851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13</w:t>
        </w:r>
        <w:r w:rsidR="007D085D">
          <w:rPr>
            <w:noProof/>
            <w:webHidden/>
          </w:rPr>
          <w:fldChar w:fldCharType="end"/>
        </w:r>
      </w:hyperlink>
    </w:p>
    <w:p w14:paraId="51F4F131" w14:textId="67F22839" w:rsidR="007D085D" w:rsidRDefault="00DA7048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2852" w:history="1">
        <w:r w:rsidR="007D085D" w:rsidRPr="00DF019C">
          <w:rPr>
            <w:rStyle w:val="Hypertextovodkaz"/>
            <w:noProof/>
          </w:rPr>
          <w:t>7</w:t>
        </w:r>
        <w:r w:rsidR="007D085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D085D" w:rsidRPr="00DF019C">
          <w:rPr>
            <w:rStyle w:val="Hypertextovodkaz"/>
            <w:noProof/>
          </w:rPr>
          <w:t>Kontakt s orgány a zájmovými skupinami</w:t>
        </w:r>
        <w:r w:rsidR="007D085D">
          <w:rPr>
            <w:noProof/>
            <w:webHidden/>
          </w:rPr>
          <w:tab/>
        </w:r>
        <w:r w:rsidR="007D085D">
          <w:rPr>
            <w:noProof/>
            <w:webHidden/>
          </w:rPr>
          <w:fldChar w:fldCharType="begin"/>
        </w:r>
        <w:r w:rsidR="007D085D">
          <w:rPr>
            <w:noProof/>
            <w:webHidden/>
          </w:rPr>
          <w:instrText xml:space="preserve"> PAGEREF _Toc102992852 \h </w:instrText>
        </w:r>
        <w:r w:rsidR="007D085D">
          <w:rPr>
            <w:noProof/>
            <w:webHidden/>
          </w:rPr>
        </w:r>
        <w:r w:rsidR="007D085D">
          <w:rPr>
            <w:noProof/>
            <w:webHidden/>
          </w:rPr>
          <w:fldChar w:fldCharType="separate"/>
        </w:r>
        <w:r w:rsidR="007D085D">
          <w:rPr>
            <w:noProof/>
            <w:webHidden/>
          </w:rPr>
          <w:t>14</w:t>
        </w:r>
        <w:r w:rsidR="007D085D">
          <w:rPr>
            <w:noProof/>
            <w:webHidden/>
          </w:rPr>
          <w:fldChar w:fldCharType="end"/>
        </w:r>
      </w:hyperlink>
    </w:p>
    <w:p w14:paraId="5BA87905" w14:textId="346421F2" w:rsidR="009A4F7A" w:rsidRDefault="00093CA1" w:rsidP="008747D5">
      <w:pPr>
        <w:jc w:val="both"/>
        <w:rPr>
          <w:b/>
          <w:bCs/>
        </w:rPr>
      </w:pPr>
      <w:r>
        <w:rPr>
          <w:b/>
          <w:bCs/>
        </w:rPr>
        <w:fldChar w:fldCharType="end"/>
      </w:r>
      <w:r w:rsidR="009A4F7A">
        <w:rPr>
          <w:b/>
          <w:bCs/>
        </w:rPr>
        <w:br w:type="page"/>
      </w:r>
    </w:p>
    <w:p w14:paraId="5BA87906" w14:textId="77777777" w:rsidR="008D0FF9" w:rsidRPr="003A2547" w:rsidRDefault="008D0FF9" w:rsidP="003A2547">
      <w:pPr>
        <w:pStyle w:val="Nadpis1"/>
      </w:pPr>
      <w:bookmarkStart w:id="1" w:name="_Toc102992836"/>
      <w:r w:rsidRPr="003A2547">
        <w:lastRenderedPageBreak/>
        <w:t>Preambule</w:t>
      </w:r>
      <w:bookmarkEnd w:id="1"/>
    </w:p>
    <w:p w14:paraId="5BA87907" w14:textId="40F07A2F" w:rsidR="005E23E0" w:rsidRPr="00211796" w:rsidRDefault="00D70F79" w:rsidP="00211796">
      <w:pPr>
        <w:pStyle w:val="Bodpedpisu"/>
      </w:pPr>
      <w:r w:rsidRPr="00211796">
        <w:t>Politika organizační bezpečnosti</w:t>
      </w:r>
      <w:r w:rsidR="005E23E0" w:rsidRPr="00211796">
        <w:t xml:space="preserve"> je </w:t>
      </w:r>
      <w:r w:rsidR="005E23E0" w:rsidRPr="00211796">
        <w:rPr>
          <w:b/>
        </w:rPr>
        <w:t xml:space="preserve">dílčí bezpečnostní politikou definující </w:t>
      </w:r>
      <w:r w:rsidR="00C06C69" w:rsidRPr="00211796">
        <w:rPr>
          <w:b/>
        </w:rPr>
        <w:t xml:space="preserve">role v oblasti bezpečnosti </w:t>
      </w:r>
      <w:r w:rsidR="000211E1" w:rsidRPr="00211796">
        <w:rPr>
          <w:b/>
        </w:rPr>
        <w:t xml:space="preserve">informací </w:t>
      </w:r>
      <w:r w:rsidR="00C06C69" w:rsidRPr="00211796">
        <w:rPr>
          <w:b/>
        </w:rPr>
        <w:t>a jejich povinnosti</w:t>
      </w:r>
      <w:r w:rsidR="00473B4C" w:rsidRPr="00211796">
        <w:rPr>
          <w:b/>
        </w:rPr>
        <w:t xml:space="preserve"> a odpovědnosti</w:t>
      </w:r>
      <w:r w:rsidR="005E23E0" w:rsidRPr="00211796">
        <w:t xml:space="preserve"> (</w:t>
      </w:r>
      <w:r w:rsidR="00340658" w:rsidRPr="00211796">
        <w:t xml:space="preserve">jak v </w:t>
      </w:r>
      <w:r w:rsidR="00340658" w:rsidRPr="00211796">
        <w:rPr>
          <w:i/>
        </w:rPr>
        <w:t>klíčových informačních systémech</w:t>
      </w:r>
      <w:r w:rsidR="00340658" w:rsidRPr="00211796">
        <w:t xml:space="preserve">, </w:t>
      </w:r>
      <w:r w:rsidR="00340658" w:rsidRPr="00211796">
        <w:rPr>
          <w:i/>
        </w:rPr>
        <w:t>klíčových podpůrných systémech</w:t>
      </w:r>
      <w:r w:rsidR="00340658" w:rsidRPr="00211796">
        <w:t xml:space="preserve">, tak i </w:t>
      </w:r>
      <w:r w:rsidR="00340658" w:rsidRPr="00211796">
        <w:rPr>
          <w:i/>
        </w:rPr>
        <w:t>běžných informačních systémech</w:t>
      </w:r>
      <w:r w:rsidR="005E23E0" w:rsidRPr="00211796">
        <w:t xml:space="preserve">), </w:t>
      </w:r>
      <w:r w:rsidR="00A03B67" w:rsidRPr="00211796">
        <w:t>přičemž vychází z</w:t>
      </w:r>
      <w:r w:rsidR="007F4B85" w:rsidRPr="00211796">
        <w:t> </w:t>
      </w:r>
      <w:r w:rsidR="00843BFF" w:rsidRPr="00211796">
        <w:t xml:space="preserve">Instrukce </w:t>
      </w:r>
      <w:r w:rsidR="00B95149" w:rsidRPr="00211796">
        <w:t xml:space="preserve">(Politiky systému řízení) </w:t>
      </w:r>
      <w:r w:rsidR="00A03B67" w:rsidRPr="00211796">
        <w:t>a je jí podřízen</w:t>
      </w:r>
      <w:r w:rsidR="007F4B85" w:rsidRPr="00211796">
        <w:t>a</w:t>
      </w:r>
      <w:r w:rsidR="005E23E0" w:rsidRPr="00211796">
        <w:t>.</w:t>
      </w:r>
    </w:p>
    <w:p w14:paraId="5BA87908" w14:textId="0B663D10" w:rsidR="005E23E0" w:rsidRDefault="005E23E0" w:rsidP="00211796">
      <w:pPr>
        <w:pStyle w:val="Bodpedpisu"/>
      </w:pPr>
      <w:r>
        <w:t>Oblast působnosti této politiky je shodná s h</w:t>
      </w:r>
      <w:r w:rsidRPr="00861F23">
        <w:t>ranic</w:t>
      </w:r>
      <w:r>
        <w:t>í</w:t>
      </w:r>
      <w:r w:rsidRPr="00861F23">
        <w:t xml:space="preserve"> systému řízení bezpečnosti informací</w:t>
      </w:r>
      <w:r>
        <w:t xml:space="preserve"> uvedenou v </w:t>
      </w:r>
      <w:r w:rsidR="00FC2A9A">
        <w:t>Instrukci</w:t>
      </w:r>
      <w:r>
        <w:t>.</w:t>
      </w:r>
    </w:p>
    <w:p w14:paraId="5BA87909" w14:textId="4DBA9822" w:rsidR="005E23E0" w:rsidRDefault="00EB3220" w:rsidP="00211796">
      <w:pPr>
        <w:pStyle w:val="Bodpedpisu"/>
      </w:pPr>
      <w:r w:rsidRPr="00EB3220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5BA8790A" w14:textId="77777777" w:rsidR="005E23E0" w:rsidRDefault="005E23E0" w:rsidP="003A2547">
      <w:pPr>
        <w:pStyle w:val="Nadpis1"/>
      </w:pPr>
      <w:bookmarkStart w:id="2" w:name="_Toc102992837"/>
      <w:r>
        <w:t>Zkratky a pojmy</w:t>
      </w:r>
      <w:bookmarkEnd w:id="2"/>
    </w:p>
    <w:p w14:paraId="5BA8790B" w14:textId="6C4133E6" w:rsidR="005E23E0" w:rsidRDefault="005E23E0" w:rsidP="00211796">
      <w:pPr>
        <w:pStyle w:val="Bodpedpisu"/>
      </w:pPr>
      <w:r>
        <w:t>V této politice jsou použity zkratky a pojmy z </w:t>
      </w:r>
      <w:r w:rsidR="00843BFF">
        <w:t>Instrukce</w:t>
      </w:r>
      <w:r>
        <w:t xml:space="preserve">. </w:t>
      </w:r>
    </w:p>
    <w:p w14:paraId="5BA8790C" w14:textId="77777777" w:rsidR="00FE70C6" w:rsidRDefault="00FE70C6" w:rsidP="003A2547">
      <w:pPr>
        <w:pStyle w:val="Nadpis1"/>
      </w:pPr>
      <w:bookmarkStart w:id="3" w:name="_Toc102992838"/>
      <w:r>
        <w:t>Role a jejich práva a povinnosti</w:t>
      </w:r>
      <w:bookmarkEnd w:id="3"/>
    </w:p>
    <w:p w14:paraId="5BA8790D" w14:textId="77777777" w:rsidR="005408B4" w:rsidRPr="00211796" w:rsidRDefault="005408B4" w:rsidP="00211796">
      <w:pPr>
        <w:pStyle w:val="Nadpis2"/>
      </w:pPr>
      <w:bookmarkStart w:id="4" w:name="_Toc102992839"/>
      <w:r w:rsidRPr="00211796">
        <w:t>Obecné</w:t>
      </w:r>
      <w:bookmarkEnd w:id="4"/>
    </w:p>
    <w:p w14:paraId="5BA8790E" w14:textId="3568D01E" w:rsidR="00C06C69" w:rsidRDefault="00C06C69" w:rsidP="00211796">
      <w:pPr>
        <w:pStyle w:val="Bodpedpisu"/>
      </w:pPr>
      <w:r>
        <w:t xml:space="preserve">Celkovou odpovědnost za prosazování bezpečnosti </w:t>
      </w:r>
      <w:r w:rsidR="00461573">
        <w:t>v</w:t>
      </w:r>
      <w:r w:rsidR="00165286">
        <w:t> </w:t>
      </w:r>
      <w:r w:rsidR="00165286" w:rsidRPr="00C721CC">
        <w:rPr>
          <w:i/>
        </w:rPr>
        <w:t xml:space="preserve">klíčových </w:t>
      </w:r>
      <w:r w:rsidR="00461573" w:rsidRPr="00C721CC">
        <w:rPr>
          <w:i/>
        </w:rPr>
        <w:t>informačních systémech</w:t>
      </w:r>
      <w:r w:rsidR="00461573">
        <w:t xml:space="preserve"> </w:t>
      </w:r>
      <w:r>
        <w:t xml:space="preserve">má </w:t>
      </w:r>
      <w:r w:rsidR="00165286" w:rsidRPr="00C721CC">
        <w:rPr>
          <w:i/>
        </w:rPr>
        <w:t>manažer kybernetické bezpečnosti</w:t>
      </w:r>
      <w:r w:rsidR="00657946">
        <w:rPr>
          <w:i/>
        </w:rPr>
        <w:t xml:space="preserve"> </w:t>
      </w:r>
      <w:r w:rsidR="00AA2C33">
        <w:t>v součinnosti</w:t>
      </w:r>
      <w:r w:rsidR="00657946" w:rsidRPr="00657946">
        <w:t xml:space="preserve"> s vedoucím justiční složky</w:t>
      </w:r>
      <w:r>
        <w:t>. T</w:t>
      </w:r>
      <w:r w:rsidR="00165286">
        <w:t>en</w:t>
      </w:r>
      <w:r>
        <w:t xml:space="preserve"> odpovídá zejména za to, že pro každý systém jsou určeny role </w:t>
      </w:r>
      <w:r w:rsidR="00B46EE4">
        <w:t>pro oblast bezpečnosti</w:t>
      </w:r>
      <w:r>
        <w:t xml:space="preserve">, tyto role jsou obsazeny v souladu s popsanými požadavky na jejich výkon a </w:t>
      </w:r>
      <w:r w:rsidR="00B46EE4">
        <w:t xml:space="preserve">osoby zastávající tyto role provádějí </w:t>
      </w:r>
      <w:r w:rsidR="0040158F">
        <w:t>určené</w:t>
      </w:r>
      <w:r w:rsidR="00B46EE4">
        <w:t xml:space="preserve"> povinnosti a odpovědnosti.</w:t>
      </w:r>
    </w:p>
    <w:p w14:paraId="5BA8790F" w14:textId="14A71DE2" w:rsidR="00FB13BD" w:rsidRPr="00393969" w:rsidRDefault="009F0AC6" w:rsidP="00211796">
      <w:pPr>
        <w:pStyle w:val="Bodpedpisu"/>
      </w:pPr>
      <w:r w:rsidRPr="00393969">
        <w:t>V</w:t>
      </w:r>
      <w:r w:rsidR="00CB2BDA" w:rsidRPr="00393969">
        <w:t xml:space="preserve"> klíčovém </w:t>
      </w:r>
      <w:r w:rsidRPr="00393969">
        <w:t xml:space="preserve">informačním systému určeném jako VIS nebo KII musí být pro oblast bezpečnosti určena minimálně role </w:t>
      </w:r>
      <w:r w:rsidR="00CC7055" w:rsidRPr="006F53E1">
        <w:rPr>
          <w:i/>
        </w:rPr>
        <w:t>g</w:t>
      </w:r>
      <w:r w:rsidRPr="006F53E1">
        <w:rPr>
          <w:i/>
        </w:rPr>
        <w:t xml:space="preserve">arant </w:t>
      </w:r>
      <w:r w:rsidR="00CC7055" w:rsidRPr="006F53E1">
        <w:rPr>
          <w:i/>
        </w:rPr>
        <w:t>primární</w:t>
      </w:r>
      <w:r w:rsidR="00DD554D" w:rsidRPr="006F53E1">
        <w:rPr>
          <w:i/>
        </w:rPr>
        <w:t>h</w:t>
      </w:r>
      <w:r w:rsidR="007F308F" w:rsidRPr="006F53E1">
        <w:rPr>
          <w:i/>
        </w:rPr>
        <w:t>o</w:t>
      </w:r>
      <w:r w:rsidR="00CC7055" w:rsidRPr="006F53E1">
        <w:rPr>
          <w:i/>
        </w:rPr>
        <w:t xml:space="preserve"> </w:t>
      </w:r>
      <w:r w:rsidRPr="006F53E1">
        <w:rPr>
          <w:i/>
        </w:rPr>
        <w:t>aktiv</w:t>
      </w:r>
      <w:r w:rsidR="007F308F" w:rsidRPr="006F53E1">
        <w:rPr>
          <w:i/>
        </w:rPr>
        <w:t>a</w:t>
      </w:r>
      <w:r w:rsidR="00CC7055" w:rsidRPr="00393969">
        <w:t xml:space="preserve">, </w:t>
      </w:r>
      <w:r w:rsidR="00CC7055" w:rsidRPr="006F53E1">
        <w:rPr>
          <w:i/>
        </w:rPr>
        <w:t>garant podpůrn</w:t>
      </w:r>
      <w:r w:rsidR="007F308F" w:rsidRPr="006F53E1">
        <w:rPr>
          <w:i/>
        </w:rPr>
        <w:t>é</w:t>
      </w:r>
      <w:r w:rsidR="00C721CC" w:rsidRPr="006F53E1">
        <w:rPr>
          <w:i/>
        </w:rPr>
        <w:t>h</w:t>
      </w:r>
      <w:r w:rsidR="007F308F" w:rsidRPr="006F53E1">
        <w:rPr>
          <w:i/>
        </w:rPr>
        <w:t>o</w:t>
      </w:r>
      <w:r w:rsidR="00C721CC" w:rsidRPr="006F53E1">
        <w:rPr>
          <w:i/>
        </w:rPr>
        <w:t xml:space="preserve"> </w:t>
      </w:r>
      <w:r w:rsidR="006C2A32" w:rsidRPr="006F53E1">
        <w:rPr>
          <w:i/>
        </w:rPr>
        <w:t>aktiv</w:t>
      </w:r>
      <w:r w:rsidR="007F308F" w:rsidRPr="006F53E1">
        <w:rPr>
          <w:i/>
        </w:rPr>
        <w:t>a</w:t>
      </w:r>
      <w:r w:rsidR="006C2A32" w:rsidRPr="00393969">
        <w:t>,</w:t>
      </w:r>
      <w:r w:rsidR="00CC7055" w:rsidRPr="00393969">
        <w:t xml:space="preserve"> resp. </w:t>
      </w:r>
      <w:r w:rsidR="00A26BE9" w:rsidRPr="006F53E1">
        <w:rPr>
          <w:i/>
        </w:rPr>
        <w:t xml:space="preserve">garanti </w:t>
      </w:r>
      <w:r w:rsidR="00CC7055" w:rsidRPr="006F53E1">
        <w:rPr>
          <w:i/>
        </w:rPr>
        <w:t>podpůrn</w:t>
      </w:r>
      <w:r w:rsidR="00BB6D80" w:rsidRPr="006F53E1">
        <w:rPr>
          <w:i/>
        </w:rPr>
        <w:t>ého</w:t>
      </w:r>
      <w:r w:rsidR="00CC7055" w:rsidRPr="006F53E1">
        <w:rPr>
          <w:i/>
        </w:rPr>
        <w:t xml:space="preserve"> aktiv</w:t>
      </w:r>
      <w:r w:rsidR="00BB6D80" w:rsidRPr="006F53E1">
        <w:rPr>
          <w:i/>
        </w:rPr>
        <w:t>a</w:t>
      </w:r>
      <w:r w:rsidR="00CC7055" w:rsidRPr="00393969">
        <w:t xml:space="preserve"> </w:t>
      </w:r>
      <w:r w:rsidR="0035573D" w:rsidRPr="00393969">
        <w:t xml:space="preserve">a </w:t>
      </w:r>
      <w:r w:rsidR="00CC7055" w:rsidRPr="006F53E1">
        <w:rPr>
          <w:i/>
        </w:rPr>
        <w:t>t</w:t>
      </w:r>
      <w:r w:rsidRPr="006F53E1">
        <w:rPr>
          <w:i/>
        </w:rPr>
        <w:t>echnický garant IS</w:t>
      </w:r>
      <w:r w:rsidRPr="00393969">
        <w:t>.</w:t>
      </w:r>
    </w:p>
    <w:p w14:paraId="5BA87911" w14:textId="59241220" w:rsidR="00B46EE4" w:rsidRDefault="00CF25A3" w:rsidP="00211796">
      <w:pPr>
        <w:pStyle w:val="Bodpedpisu"/>
      </w:pPr>
      <w:r w:rsidRPr="00CF25A3">
        <w:t xml:space="preserve">Povinnosti spojené s konkrétní rolí </w:t>
      </w:r>
      <w:r w:rsidR="00E962DD">
        <w:t xml:space="preserve">uvedenou v této politice </w:t>
      </w:r>
      <w:r w:rsidRPr="00CF25A3">
        <w:t>mohou být delegovány na osobu zastávající jinou roli; delegující osoba není v případě delegace zproštěna odpovědnosti za řádné plnění všech povinností z delegované role vyplývajících. Delegující osoba je povinna řádné plnění povinností z delegované role ověřovat.</w:t>
      </w:r>
    </w:p>
    <w:p w14:paraId="5BA87912" w14:textId="1B8D9ACF" w:rsidR="00FB13BD" w:rsidRDefault="00FB13BD" w:rsidP="00211796">
      <w:pPr>
        <w:pStyle w:val="Bodpedpisu"/>
      </w:pPr>
      <w:r>
        <w:t xml:space="preserve">Do příslušné role musí být obsazena pouze osoba, která splňuje požadavky </w:t>
      </w:r>
      <w:r w:rsidR="00CF25A3">
        <w:t xml:space="preserve">kladené na </w:t>
      </w:r>
      <w:r>
        <w:t>příslušnou roli</w:t>
      </w:r>
      <w:r w:rsidR="00CF25A3">
        <w:t xml:space="preserve"> uvedené v dokumentu „</w:t>
      </w:r>
      <w:r w:rsidR="00CF25A3" w:rsidRPr="00CF25A3">
        <w:t>Politika bezpečnosti lidských zdrojů</w:t>
      </w:r>
      <w:r w:rsidR="00CF25A3">
        <w:t>“</w:t>
      </w:r>
      <w:r>
        <w:t>.</w:t>
      </w:r>
    </w:p>
    <w:p w14:paraId="5BA87913" w14:textId="2278C713" w:rsidR="00FB13BD" w:rsidRDefault="005C1531" w:rsidP="00211796">
      <w:pPr>
        <w:pStyle w:val="Bodpedpisu"/>
      </w:pPr>
      <w:r w:rsidRPr="005C1531">
        <w:t xml:space="preserve">O </w:t>
      </w:r>
      <w:r>
        <w:t>obsazení</w:t>
      </w:r>
      <w:r w:rsidRPr="005C1531">
        <w:t xml:space="preserve"> konkrétní osoby do příslušné role je třeba učinit písemný záznam a tato osoba musí být prokazatelně seznámena se svými povinnostmi.</w:t>
      </w:r>
      <w:r>
        <w:t xml:space="preserve"> Záznam musí minimálně obsahovat identifikaci obsazené osoby, identifikaci osoby obsazující, identifikaci role, datum</w:t>
      </w:r>
      <w:r w:rsidR="00EC35C7">
        <w:t>,</w:t>
      </w:r>
      <w:r>
        <w:t xml:space="preserve"> od kdy je obsazení do role platné, text jasně vyjadřující akt obsazení do role a podpisy obou výše uvedených osob</w:t>
      </w:r>
      <w:r w:rsidR="0005776B">
        <w:t xml:space="preserve"> </w:t>
      </w:r>
      <w:r w:rsidR="0005776B" w:rsidRPr="0005776B">
        <w:t>a doklad o seznámení s povinnostmi vyplývajícími z příslušné role</w:t>
      </w:r>
      <w:r>
        <w:t>.</w:t>
      </w:r>
    </w:p>
    <w:p w14:paraId="5BA87914" w14:textId="070A5311" w:rsidR="002B6C8B" w:rsidRDefault="00461573" w:rsidP="00211796">
      <w:pPr>
        <w:pStyle w:val="Bodpedpisu"/>
      </w:pPr>
      <w:r>
        <w:lastRenderedPageBreak/>
        <w:t>Ihned p</w:t>
      </w:r>
      <w:r w:rsidR="00951ABF">
        <w:t>o obsazení osoby do příslušné role musí být tato osoba p</w:t>
      </w:r>
      <w:r w:rsidR="0089085C">
        <w:t>ro</w:t>
      </w:r>
      <w:r w:rsidR="00951ABF">
        <w:t xml:space="preserve">školena podle požadavků </w:t>
      </w:r>
      <w:r w:rsidR="00BB1091">
        <w:t>uvedených v </w:t>
      </w:r>
      <w:r w:rsidR="00BF76CE">
        <w:t xml:space="preserve">dokumentu </w:t>
      </w:r>
      <w:r w:rsidR="008F6EC8">
        <w:t>„</w:t>
      </w:r>
      <w:r w:rsidR="00BB1091" w:rsidRPr="00512BBC">
        <w:t>Politika bezpečnosti lidských zdrojů</w:t>
      </w:r>
      <w:r w:rsidR="008F6EC8">
        <w:t>“</w:t>
      </w:r>
      <w:r w:rsidR="00951ABF">
        <w:t>.</w:t>
      </w:r>
    </w:p>
    <w:p w14:paraId="5BA87915" w14:textId="1994A08E" w:rsidR="00B52F18" w:rsidRDefault="00B52F18" w:rsidP="00211796">
      <w:pPr>
        <w:pStyle w:val="Bodpedpisu"/>
      </w:pPr>
      <w:r>
        <w:t>Obsazení osoby do příslušné role je ukončeno</w:t>
      </w:r>
      <w:r w:rsidR="008D5AC9">
        <w:t>:</w:t>
      </w:r>
    </w:p>
    <w:p w14:paraId="5BA87916" w14:textId="35E44401" w:rsidR="00B52F18" w:rsidRPr="0023462E" w:rsidRDefault="00B52F18" w:rsidP="0023462E">
      <w:pPr>
        <w:pStyle w:val="Bodpedpisu2urovne"/>
      </w:pPr>
      <w:r w:rsidRPr="0023462E">
        <w:t>zrušením obsazení role</w:t>
      </w:r>
      <w:r w:rsidR="00517AD9" w:rsidRPr="0023462E">
        <w:t>/</w:t>
      </w:r>
      <w:r w:rsidR="00440742" w:rsidRPr="0023462E">
        <w:t>odvolání</w:t>
      </w:r>
      <w:r w:rsidR="00C51EFD" w:rsidRPr="0023462E">
        <w:t>m</w:t>
      </w:r>
      <w:r w:rsidR="00440742" w:rsidRPr="0023462E">
        <w:t xml:space="preserve"> z </w:t>
      </w:r>
      <w:r w:rsidR="00BA0502" w:rsidRPr="0023462E">
        <w:t>role</w:t>
      </w:r>
      <w:r w:rsidR="00440742" w:rsidRPr="0023462E">
        <w:t xml:space="preserve"> </w:t>
      </w:r>
      <w:r w:rsidR="00C51EFD" w:rsidRPr="0023462E">
        <w:t>pracovníkem</w:t>
      </w:r>
      <w:r w:rsidR="00AC5F6A" w:rsidRPr="0023462E">
        <w:t xml:space="preserve"> s pravomo</w:t>
      </w:r>
      <w:r w:rsidR="00C54C0F" w:rsidRPr="0023462E">
        <w:t>cí</w:t>
      </w:r>
      <w:r w:rsidR="00AC5F6A" w:rsidRPr="0023462E">
        <w:t xml:space="preserve"> </w:t>
      </w:r>
      <w:r w:rsidR="00584212" w:rsidRPr="0023462E">
        <w:t>pro obsazení konkrétní role (pravomoc</w:t>
      </w:r>
      <w:r w:rsidR="00C54C0F" w:rsidRPr="0023462E">
        <w:t>í</w:t>
      </w:r>
      <w:r w:rsidR="006A7591" w:rsidRPr="0023462E">
        <w:t xml:space="preserve"> určení</w:t>
      </w:r>
      <w:r w:rsidR="00FA55F6" w:rsidRPr="0023462E">
        <w:t>/</w:t>
      </w:r>
      <w:r w:rsidR="00584212" w:rsidRPr="0023462E">
        <w:t xml:space="preserve">jmenování do </w:t>
      </w:r>
      <w:r w:rsidR="00BA0502" w:rsidRPr="0023462E">
        <w:t>role</w:t>
      </w:r>
      <w:r w:rsidR="00584212" w:rsidRPr="0023462E">
        <w:t>)</w:t>
      </w:r>
      <w:r w:rsidRPr="0023462E">
        <w:t>,</w:t>
      </w:r>
      <w:r w:rsidR="004A56A0" w:rsidRPr="0023462E">
        <w:t xml:space="preserve"> </w:t>
      </w:r>
      <w:r w:rsidR="002E4A16" w:rsidRPr="0023462E">
        <w:t>o zrušení obsazení</w:t>
      </w:r>
      <w:r w:rsidR="00FA55F6" w:rsidRPr="0023462E">
        <w:t>/</w:t>
      </w:r>
      <w:r w:rsidR="002E4A16" w:rsidRPr="0023462E">
        <w:t>odvolání z role</w:t>
      </w:r>
      <w:r w:rsidR="00731D65" w:rsidRPr="0023462E">
        <w:t xml:space="preserve"> musí být vytvořen písemný záznam</w:t>
      </w:r>
      <w:r w:rsidRPr="0023462E">
        <w:t>,</w:t>
      </w:r>
    </w:p>
    <w:p w14:paraId="5BA87917" w14:textId="33DF4AF0" w:rsidR="00B52F18" w:rsidRDefault="00B52F18" w:rsidP="0023462E">
      <w:pPr>
        <w:pStyle w:val="Bodpedpisu2urovne"/>
      </w:pPr>
      <w:r>
        <w:t>ukončením pracovního, služebního nebo smluvního vztahu osoby s justiční složkou,</w:t>
      </w:r>
      <w:r w:rsidR="008D5AC9">
        <w:t xml:space="preserve"> a</w:t>
      </w:r>
    </w:p>
    <w:p w14:paraId="5BA87918" w14:textId="0782FB8E" w:rsidR="00B52F18" w:rsidRDefault="00B52F18" w:rsidP="0023462E">
      <w:pPr>
        <w:pStyle w:val="Bodpedpisu2urovne"/>
      </w:pPr>
      <w:r>
        <w:t>změnou pracovní pozice v případě, kdy obsazení osoby do příslušné role bylo s to</w:t>
      </w:r>
      <w:r w:rsidR="004B3A98">
        <w:t>u</w:t>
      </w:r>
      <w:r>
        <w:t>to pozicí spojeno.</w:t>
      </w:r>
    </w:p>
    <w:p w14:paraId="46F9329A" w14:textId="77777777" w:rsidR="00A70CA7" w:rsidRPr="005408B4" w:rsidRDefault="00A70CA7" w:rsidP="00A70CA7"/>
    <w:p w14:paraId="5BA87919" w14:textId="77777777" w:rsidR="00FE70C6" w:rsidRDefault="00FE70C6" w:rsidP="00211796">
      <w:pPr>
        <w:pStyle w:val="Nadpis2"/>
      </w:pPr>
      <w:bookmarkStart w:id="5" w:name="_Toc102992840"/>
      <w:r>
        <w:t>Manažer kybernetické bezpečnosti</w:t>
      </w:r>
      <w:bookmarkEnd w:id="5"/>
    </w:p>
    <w:p w14:paraId="5BA8791A" w14:textId="2CCE75EA" w:rsidR="00E81C40" w:rsidRDefault="00CA429A" w:rsidP="00211796">
      <w:pPr>
        <w:pStyle w:val="Bodpedpisu"/>
      </w:pPr>
      <w:r>
        <w:t xml:space="preserve">V </w:t>
      </w:r>
      <w:r w:rsidR="00607C8E" w:rsidRPr="00BB78EB">
        <w:t xml:space="preserve">celém systému řízení bezpečnosti informací </w:t>
      </w:r>
      <w:r w:rsidR="00901083">
        <w:t>je</w:t>
      </w:r>
      <w:r w:rsidR="00607C8E" w:rsidRPr="00BB78EB">
        <w:t xml:space="preserve"> určen</w:t>
      </w:r>
      <w:r w:rsidR="00FA55F6">
        <w:t>/</w:t>
      </w:r>
      <w:r w:rsidR="00DB494F">
        <w:t>jmenován</w:t>
      </w:r>
      <w:r w:rsidR="00607C8E" w:rsidRPr="00BB78EB">
        <w:t xml:space="preserve"> jeden </w:t>
      </w:r>
      <w:r w:rsidR="00607C8E" w:rsidRPr="00DA5B67">
        <w:rPr>
          <w:i/>
        </w:rPr>
        <w:t>manažer kybernetické bezpečnosti</w:t>
      </w:r>
      <w:r w:rsidR="000E23AD">
        <w:t>.</w:t>
      </w:r>
    </w:p>
    <w:p w14:paraId="5BA8791B" w14:textId="14B6FB13" w:rsidR="004C49A9" w:rsidRDefault="004C49A9" w:rsidP="00211796">
      <w:pPr>
        <w:pStyle w:val="Bodpedpisu"/>
      </w:pPr>
      <w:r>
        <w:t xml:space="preserve">Do role </w:t>
      </w:r>
      <w:r w:rsidR="00432ED0" w:rsidRPr="00432ED0">
        <w:rPr>
          <w:i/>
        </w:rPr>
        <w:t>m</w:t>
      </w:r>
      <w:r w:rsidRPr="00432ED0">
        <w:rPr>
          <w:i/>
        </w:rPr>
        <w:t>anažer</w:t>
      </w:r>
      <w:r w:rsidR="00F357E0">
        <w:rPr>
          <w:i/>
        </w:rPr>
        <w:t>a</w:t>
      </w:r>
      <w:r w:rsidRPr="00432ED0">
        <w:rPr>
          <w:i/>
        </w:rPr>
        <w:t xml:space="preserve"> kybernetické bezpečnosti</w:t>
      </w:r>
      <w:r>
        <w:t xml:space="preserve"> </w:t>
      </w:r>
      <w:r w:rsidR="001201E1">
        <w:t>určuje</w:t>
      </w:r>
      <w:r w:rsidR="00FA55F6">
        <w:t>/</w:t>
      </w:r>
      <w:r w:rsidR="00BC3D83">
        <w:t xml:space="preserve">jmenuje </w:t>
      </w:r>
      <w:r>
        <w:t xml:space="preserve">pracovníka </w:t>
      </w:r>
      <w:r w:rsidR="009E2C69">
        <w:t>ministr</w:t>
      </w:r>
      <w:r>
        <w:t>.</w:t>
      </w:r>
    </w:p>
    <w:p w14:paraId="5BA8791C" w14:textId="43530A3F" w:rsidR="00E81C40" w:rsidRDefault="00F11C87" w:rsidP="00211796">
      <w:pPr>
        <w:pStyle w:val="Bodpedpisu"/>
      </w:pPr>
      <w:r>
        <w:t xml:space="preserve">Mezi základní povinnosti a odpovědnosti </w:t>
      </w:r>
      <w:r w:rsidR="00432ED0" w:rsidRPr="00432ED0">
        <w:rPr>
          <w:i/>
        </w:rPr>
        <w:t>m</w:t>
      </w:r>
      <w:r w:rsidRPr="00432ED0">
        <w:rPr>
          <w:i/>
        </w:rPr>
        <w:t>anažera kybernetické bezpečnosti</w:t>
      </w:r>
      <w:r>
        <w:t xml:space="preserve"> patří:</w:t>
      </w:r>
    </w:p>
    <w:p w14:paraId="5BA8791D" w14:textId="4E08FE1E" w:rsidR="00411826" w:rsidRDefault="005F0652" w:rsidP="0023462E">
      <w:pPr>
        <w:pStyle w:val="Bodpedpisu2urovne"/>
      </w:pPr>
      <w:r w:rsidRPr="00AC6E89">
        <w:t>zajištění</w:t>
      </w:r>
      <w:r>
        <w:t xml:space="preserve"> přípravy </w:t>
      </w:r>
      <w:r w:rsidR="00507640">
        <w:t>celkov</w:t>
      </w:r>
      <w:r w:rsidR="00F64AB1">
        <w:t>é</w:t>
      </w:r>
      <w:r w:rsidR="00507640">
        <w:t xml:space="preserve"> a dílčí</w:t>
      </w:r>
      <w:r w:rsidR="00F64AB1">
        <w:t>ch</w:t>
      </w:r>
      <w:r w:rsidR="00507640">
        <w:t xml:space="preserve"> </w:t>
      </w:r>
      <w:r w:rsidR="005C7BB7">
        <w:t>bezpečnostní</w:t>
      </w:r>
      <w:r w:rsidR="00F64AB1">
        <w:t>ch</w:t>
      </w:r>
      <w:r w:rsidR="005C7BB7">
        <w:t xml:space="preserve"> politik</w:t>
      </w:r>
      <w:r w:rsidR="00507640">
        <w:t xml:space="preserve"> a navazující</w:t>
      </w:r>
      <w:r w:rsidR="00F64AB1">
        <w:t>ch</w:t>
      </w:r>
      <w:r w:rsidR="00507640">
        <w:t xml:space="preserve"> p</w:t>
      </w:r>
      <w:r w:rsidR="00F64AB1">
        <w:t>ředpisů</w:t>
      </w:r>
      <w:r w:rsidR="00196881">
        <w:t xml:space="preserve"> (včetně návrhů bezpečnostních opatření)</w:t>
      </w:r>
      <w:r w:rsidR="00F64AB1">
        <w:t xml:space="preserve">, vyhodnocování jejich </w:t>
      </w:r>
      <w:r w:rsidR="00020947">
        <w:t>účinnosti</w:t>
      </w:r>
      <w:r w:rsidR="00F64AB1">
        <w:t xml:space="preserve"> a jejich přezkoumávání </w:t>
      </w:r>
      <w:r w:rsidR="0081203B">
        <w:t>minimálně jednou ročně</w:t>
      </w:r>
      <w:r w:rsidR="00F64AB1">
        <w:t xml:space="preserve">, </w:t>
      </w:r>
      <w:r w:rsidR="00E41189">
        <w:t xml:space="preserve">a to na základě zjištění </w:t>
      </w:r>
      <w:r w:rsidR="00861517">
        <w:t xml:space="preserve">z provádění kontrol dodržování bezpečnostních politik, </w:t>
      </w:r>
      <w:r w:rsidR="00E41189">
        <w:t>auditů kybernetické bezpečnosti, výsledků hodnocení rizik</w:t>
      </w:r>
      <w:r w:rsidR="00F64AB1">
        <w:t xml:space="preserve"> a</w:t>
      </w:r>
      <w:r w:rsidR="00E41189">
        <w:t xml:space="preserve"> v souvislosti s plánovanými a prováděnými změnami</w:t>
      </w:r>
      <w:r w:rsidR="00F64AB1">
        <w:t>,</w:t>
      </w:r>
    </w:p>
    <w:p w14:paraId="5BA8791E" w14:textId="4A09B2D1" w:rsidR="00020947" w:rsidRDefault="005F0652" w:rsidP="0023462E">
      <w:pPr>
        <w:pStyle w:val="Bodpedpisu2urovne"/>
      </w:pPr>
      <w:r>
        <w:t xml:space="preserve">odpovědnost </w:t>
      </w:r>
      <w:r w:rsidR="00020947">
        <w:t xml:space="preserve">za soulad </w:t>
      </w:r>
      <w:r w:rsidR="006F6EBD">
        <w:t xml:space="preserve">definovaných </w:t>
      </w:r>
      <w:r w:rsidR="00020947">
        <w:t>pravidel a postupů v</w:t>
      </w:r>
      <w:r w:rsidR="006F6EBD">
        <w:t> oblasti bezpečnosti</w:t>
      </w:r>
      <w:r w:rsidR="00020947">
        <w:t xml:space="preserve"> s právními a dalšími předpisy,</w:t>
      </w:r>
    </w:p>
    <w:p w14:paraId="5BA8791F" w14:textId="4F9148C2" w:rsidR="005C7BB7" w:rsidRDefault="005F0652" w:rsidP="0023462E">
      <w:pPr>
        <w:pStyle w:val="Bodpedpisu2urovne"/>
      </w:pPr>
      <w:r>
        <w:t xml:space="preserve">zajištění přípravy </w:t>
      </w:r>
      <w:r w:rsidR="005C7BB7">
        <w:t xml:space="preserve">a </w:t>
      </w:r>
      <w:r>
        <w:t xml:space="preserve">implementace </w:t>
      </w:r>
      <w:r w:rsidR="005C7BB7">
        <w:t xml:space="preserve">programu vzdělávání a </w:t>
      </w:r>
      <w:r w:rsidR="00F64AB1">
        <w:t>zvyšování povědomí</w:t>
      </w:r>
      <w:r w:rsidR="005C7BB7">
        <w:t xml:space="preserve"> v oblasti bezpečnosti</w:t>
      </w:r>
      <w:r w:rsidR="00F64AB1">
        <w:t>,</w:t>
      </w:r>
    </w:p>
    <w:p w14:paraId="5BA87920" w14:textId="1A46FFA1" w:rsidR="00370AA0" w:rsidRDefault="00A75CDC" w:rsidP="0023462E">
      <w:pPr>
        <w:pStyle w:val="Bodpedpisu2urovne"/>
      </w:pPr>
      <w:r w:rsidRPr="00A75CDC">
        <w:t>stanovení metodiky určování aktiv a stanovování garantů, metodiky hodnocení a řízení rizik, příručky řízení bezpečnosti, směrnice – zajištění bezpečné infrastruktury prostředí ICT a seznamu klíčových informačních systémů</w:t>
      </w:r>
      <w:r w:rsidR="00370AA0">
        <w:t>,</w:t>
      </w:r>
    </w:p>
    <w:p w14:paraId="5BA87921" w14:textId="2AC33E4C" w:rsidR="00F64AB1" w:rsidRDefault="005F0652" w:rsidP="0023462E">
      <w:pPr>
        <w:pStyle w:val="Bodpedpisu2urovne"/>
      </w:pPr>
      <w:r>
        <w:t xml:space="preserve">zajištění </w:t>
      </w:r>
      <w:r w:rsidR="00C769F5">
        <w:t xml:space="preserve">provádění </w:t>
      </w:r>
      <w:r w:rsidR="00E971E9">
        <w:t>a přezkoumá</w:t>
      </w:r>
      <w:r w:rsidR="00E7256E">
        <w:t>vá</w:t>
      </w:r>
      <w:r w:rsidR="00E971E9">
        <w:t>ní</w:t>
      </w:r>
      <w:r w:rsidR="00AF596B">
        <w:t xml:space="preserve"> hodnocení rizik</w:t>
      </w:r>
      <w:r w:rsidR="00370AA0">
        <w:t xml:space="preserve"> (včetně podkladů pro plán zvládání rizik)</w:t>
      </w:r>
      <w:r w:rsidR="00AF596B">
        <w:t>,</w:t>
      </w:r>
    </w:p>
    <w:p w14:paraId="62F72052" w14:textId="4B115445" w:rsidR="00ED2B2B" w:rsidRDefault="00ED2B2B" w:rsidP="00ED2B2B">
      <w:pPr>
        <w:pStyle w:val="Bodpedpisu2urovne"/>
      </w:pPr>
      <w:r>
        <w:t>zajištění návrhu bezpečnostních opatření (</w:t>
      </w:r>
      <w:r w:rsidR="003B572B">
        <w:t xml:space="preserve">a to i </w:t>
      </w:r>
      <w:r>
        <w:t xml:space="preserve">prostřednictvím </w:t>
      </w:r>
      <w:r w:rsidRPr="00ED2B2B">
        <w:rPr>
          <w:i/>
        </w:rPr>
        <w:t>architekta kybernetické bezpečnosti</w:t>
      </w:r>
      <w:r>
        <w:t xml:space="preserve"> nebo jiné pověřené osoby),</w:t>
      </w:r>
    </w:p>
    <w:p w14:paraId="1F39A4BB" w14:textId="1A4583B0" w:rsidR="00ED2B2B" w:rsidRDefault="00ED2B2B" w:rsidP="00E631C7">
      <w:pPr>
        <w:pStyle w:val="Bodpedpisu2urovne"/>
      </w:pPr>
      <w:r>
        <w:t>zajištění vytvoření a následné aktualizace plánu zvládání rizik,</w:t>
      </w:r>
    </w:p>
    <w:p w14:paraId="5BA87923" w14:textId="6A7CA773" w:rsidR="006F6EBD" w:rsidRDefault="005F0652" w:rsidP="0023462E">
      <w:pPr>
        <w:pStyle w:val="Bodpedpisu2urovne"/>
      </w:pPr>
      <w:r>
        <w:t xml:space="preserve">určení </w:t>
      </w:r>
      <w:r w:rsidR="006F6EBD">
        <w:t>pravid</w:t>
      </w:r>
      <w:r>
        <w:t>e</w:t>
      </w:r>
      <w:r w:rsidR="006F6EBD">
        <w:t>l pro vytváření</w:t>
      </w:r>
      <w:r w:rsidR="00FC09F5">
        <w:t xml:space="preserve"> záznamů o činnosti </w:t>
      </w:r>
      <w:r w:rsidR="006F6EBD">
        <w:t xml:space="preserve">a </w:t>
      </w:r>
      <w:r w:rsidR="00921A6F">
        <w:t>zajiš</w:t>
      </w:r>
      <w:r>
        <w:t>tění</w:t>
      </w:r>
      <w:r w:rsidR="00921A6F">
        <w:t xml:space="preserve"> </w:t>
      </w:r>
      <w:r w:rsidR="006F6EBD">
        <w:t xml:space="preserve">přezkoumávání </w:t>
      </w:r>
      <w:r w:rsidR="00FC09F5">
        <w:t xml:space="preserve">těchto </w:t>
      </w:r>
      <w:r w:rsidR="006F6EBD">
        <w:t>záznamů,</w:t>
      </w:r>
    </w:p>
    <w:p w14:paraId="5BA87924" w14:textId="64A4D3C0" w:rsidR="00C769F5" w:rsidRDefault="005F0652" w:rsidP="0023462E">
      <w:pPr>
        <w:pStyle w:val="Bodpedpisu2urovne"/>
      </w:pPr>
      <w:r>
        <w:t xml:space="preserve">vyhodnocení </w:t>
      </w:r>
      <w:r w:rsidR="00CD24B0">
        <w:t>dopad</w:t>
      </w:r>
      <w:r>
        <w:t>ů</w:t>
      </w:r>
      <w:r w:rsidR="00CD24B0">
        <w:t xml:space="preserve"> </w:t>
      </w:r>
      <w:r w:rsidR="00C769F5">
        <w:t>reaktivní</w:t>
      </w:r>
      <w:r w:rsidR="00CD24B0">
        <w:t>ch</w:t>
      </w:r>
      <w:r w:rsidR="00C769F5">
        <w:t xml:space="preserve"> a ochrann</w:t>
      </w:r>
      <w:r w:rsidR="00CD24B0">
        <w:t>ých</w:t>
      </w:r>
      <w:r w:rsidR="00C769F5">
        <w:t xml:space="preserve"> opatření vydan</w:t>
      </w:r>
      <w:r w:rsidR="00CD24B0">
        <w:t>ých</w:t>
      </w:r>
      <w:r w:rsidR="00C769F5">
        <w:t xml:space="preserve"> </w:t>
      </w:r>
      <w:r w:rsidR="007E714E" w:rsidRPr="007E714E">
        <w:t>NÚKIB</w:t>
      </w:r>
      <w:r w:rsidR="007E714E">
        <w:t xml:space="preserve"> </w:t>
      </w:r>
      <w:r w:rsidR="00C769F5">
        <w:t xml:space="preserve">a </w:t>
      </w:r>
      <w:r w:rsidR="00CD24B0" w:rsidRPr="00613B93">
        <w:t>stanov</w:t>
      </w:r>
      <w:r>
        <w:t>ení</w:t>
      </w:r>
      <w:r w:rsidR="00CD24B0" w:rsidRPr="00613B93">
        <w:t xml:space="preserve"> způsob</w:t>
      </w:r>
      <w:r>
        <w:t>u</w:t>
      </w:r>
      <w:r w:rsidR="00CD24B0" w:rsidDel="00CD24B0">
        <w:t xml:space="preserve"> </w:t>
      </w:r>
      <w:r w:rsidR="00C769F5">
        <w:t>jejich implementac</w:t>
      </w:r>
      <w:r w:rsidR="00CD24B0">
        <w:t>e</w:t>
      </w:r>
      <w:r w:rsidR="00C769F5">
        <w:t>,</w:t>
      </w:r>
    </w:p>
    <w:p w14:paraId="5BA87925" w14:textId="4ACAB682" w:rsidR="00C769F5" w:rsidRDefault="005F0652" w:rsidP="0023462E">
      <w:pPr>
        <w:pStyle w:val="Bodpedpisu2urovne"/>
      </w:pPr>
      <w:r>
        <w:t xml:space="preserve">analýza záznamů </w:t>
      </w:r>
      <w:r w:rsidR="004E7A4C">
        <w:t>o bezpečnostních</w:t>
      </w:r>
      <w:r w:rsidR="00C769F5">
        <w:t xml:space="preserve"> incident</w:t>
      </w:r>
      <w:r w:rsidR="004E7A4C">
        <w:t xml:space="preserve">ech a </w:t>
      </w:r>
      <w:r>
        <w:t xml:space="preserve">návrh </w:t>
      </w:r>
      <w:r w:rsidR="004E7A4C">
        <w:t xml:space="preserve">opatření </w:t>
      </w:r>
      <w:r w:rsidR="00657946" w:rsidRPr="00657946">
        <w:t>pro odstranění následků a zabránění opakování</w:t>
      </w:r>
      <w:r w:rsidR="00C769F5">
        <w:t>,</w:t>
      </w:r>
    </w:p>
    <w:p w14:paraId="2C285E46" w14:textId="38C09F16" w:rsidR="00AD0383" w:rsidRDefault="00AD0383" w:rsidP="0023462E">
      <w:pPr>
        <w:pStyle w:val="Bodpedpisu2urovne"/>
      </w:pPr>
      <w:r>
        <w:lastRenderedPageBreak/>
        <w:t xml:space="preserve">bezpečnostní analýza a následné schválení použití </w:t>
      </w:r>
      <w:r w:rsidRPr="00AD0383">
        <w:t>služ</w:t>
      </w:r>
      <w:r>
        <w:t>e</w:t>
      </w:r>
      <w:r w:rsidRPr="00AD0383">
        <w:t>b technologií, které nejsou pod plnou kontrolou resortu spravedlnosti</w:t>
      </w:r>
      <w:r w:rsidR="00FD6C34">
        <w:rPr>
          <w:rStyle w:val="Znakapoznpodarou"/>
        </w:rPr>
        <w:footnoteReference w:id="1"/>
      </w:r>
      <w:r>
        <w:t>, v prostředí resortu,</w:t>
      </w:r>
    </w:p>
    <w:p w14:paraId="5BA87927" w14:textId="381D3ADA" w:rsidR="00FF0237" w:rsidRDefault="005F0652" w:rsidP="0023462E">
      <w:pPr>
        <w:pStyle w:val="Bodpedpisu2urovne"/>
      </w:pPr>
      <w:r>
        <w:t xml:space="preserve">zajištění </w:t>
      </w:r>
      <w:r w:rsidR="00E41189">
        <w:t xml:space="preserve">vyhodnocení stavu a účinnosti </w:t>
      </w:r>
      <w:r w:rsidR="00E971E9">
        <w:t>systému řízení bezpečnosti informací</w:t>
      </w:r>
      <w:r w:rsidR="00E41189">
        <w:t xml:space="preserve">, které obsahuje i vyhodnocení revize hodnocení rizik, </w:t>
      </w:r>
      <w:r w:rsidR="00861517">
        <w:t xml:space="preserve">analýzu </w:t>
      </w:r>
      <w:r w:rsidR="00E41189">
        <w:t>výsledků auditů kybernetické bezpečnosti</w:t>
      </w:r>
      <w:r w:rsidR="00E971E9" w:rsidRPr="00E971E9">
        <w:t xml:space="preserve"> </w:t>
      </w:r>
      <w:r w:rsidR="00E971E9">
        <w:t>a dalších kontrol</w:t>
      </w:r>
      <w:r w:rsidR="00E41189">
        <w:t xml:space="preserve"> a dopadů kybernetických bezpečnostních incidentů</w:t>
      </w:r>
      <w:r w:rsidR="00FF0237">
        <w:t>,</w:t>
      </w:r>
    </w:p>
    <w:p w14:paraId="0D2E4D7C" w14:textId="5AB4BE25" w:rsidR="0053157E" w:rsidRDefault="00B90C59" w:rsidP="0023462E">
      <w:pPr>
        <w:pStyle w:val="Bodpedpisu2urovne"/>
      </w:pPr>
      <w:r>
        <w:t xml:space="preserve">podpora </w:t>
      </w:r>
      <w:r w:rsidRPr="00B953BF">
        <w:rPr>
          <w:i/>
        </w:rPr>
        <w:t>garant</w:t>
      </w:r>
      <w:r>
        <w:rPr>
          <w:i/>
        </w:rPr>
        <w:t xml:space="preserve">a primárního </w:t>
      </w:r>
      <w:r w:rsidRPr="00B953BF">
        <w:rPr>
          <w:i/>
        </w:rPr>
        <w:t>aktiv</w:t>
      </w:r>
      <w:r>
        <w:rPr>
          <w:i/>
        </w:rPr>
        <w:t xml:space="preserve">a </w:t>
      </w:r>
      <w:r>
        <w:t xml:space="preserve">v oblastech, kde je vyžadována odbornost </w:t>
      </w:r>
      <w:r w:rsidR="0053157E">
        <w:rPr>
          <w:i/>
        </w:rPr>
        <w:t>manažera kybernetické bezpečnosti</w:t>
      </w:r>
      <w:r w:rsidR="0053157E">
        <w:t>,</w:t>
      </w:r>
      <w:r>
        <w:t xml:space="preserve"> </w:t>
      </w:r>
    </w:p>
    <w:p w14:paraId="63CA4D23" w14:textId="4E466680" w:rsidR="003F4BBF" w:rsidRDefault="00FF0237" w:rsidP="0023462E">
      <w:pPr>
        <w:pStyle w:val="Bodpedpisu2urovne"/>
      </w:pPr>
      <w:r>
        <w:t>pravidelné informování vrcholového vedení o stavu systému řízení bezpečnosti informací</w:t>
      </w:r>
      <w:r w:rsidR="007D04AA">
        <w:t>,</w:t>
      </w:r>
      <w:r w:rsidR="006945D9">
        <w:t xml:space="preserve"> </w:t>
      </w:r>
    </w:p>
    <w:p w14:paraId="78CF8A6A" w14:textId="1A0D2CDC" w:rsidR="009B7E58" w:rsidRDefault="003F4BBF" w:rsidP="0023462E">
      <w:pPr>
        <w:pStyle w:val="Bodpedpisu2urovne"/>
      </w:pPr>
      <w:r>
        <w:t xml:space="preserve">poskytování potřebné součinnosti </w:t>
      </w:r>
      <w:r w:rsidRPr="003F4BBF">
        <w:rPr>
          <w:i/>
        </w:rPr>
        <w:t>garantovi primárního aktiva</w:t>
      </w:r>
      <w:r>
        <w:t xml:space="preserve">, </w:t>
      </w:r>
      <w:r w:rsidR="006945D9">
        <w:t>a</w:t>
      </w:r>
    </w:p>
    <w:p w14:paraId="5BA87929" w14:textId="08CDE281" w:rsidR="00E41189" w:rsidRDefault="005F0652" w:rsidP="0023462E">
      <w:pPr>
        <w:pStyle w:val="Bodpedpisu2urovne"/>
      </w:pPr>
      <w:r>
        <w:t xml:space="preserve">plnění </w:t>
      </w:r>
      <w:r w:rsidR="0081203B">
        <w:t>další</w:t>
      </w:r>
      <w:r>
        <w:t>ch</w:t>
      </w:r>
      <w:r w:rsidR="0081203B">
        <w:t xml:space="preserve"> </w:t>
      </w:r>
      <w:r>
        <w:t xml:space="preserve">povinností uvedených </w:t>
      </w:r>
      <w:r w:rsidR="0081203B">
        <w:t>v </w:t>
      </w:r>
      <w:r w:rsidR="0081203B" w:rsidRPr="0081203B">
        <w:t>dílčích bezpečnostních politik</w:t>
      </w:r>
      <w:r w:rsidR="0081203B">
        <w:t>ách.</w:t>
      </w:r>
    </w:p>
    <w:p w14:paraId="5BA8792A" w14:textId="77777777" w:rsidR="00F11C87" w:rsidRDefault="007539D4" w:rsidP="00211796">
      <w:pPr>
        <w:pStyle w:val="Bodpedpisu"/>
      </w:pPr>
      <w:r>
        <w:t>Požadavky na frekvenci a postup provádění uvedených činností jsou uvedeny v příslušných dílčích politikách.</w:t>
      </w:r>
    </w:p>
    <w:p w14:paraId="5BA8792B" w14:textId="77777777" w:rsidR="00F11C87" w:rsidRDefault="00F11C87" w:rsidP="00211796">
      <w:pPr>
        <w:pStyle w:val="Bodpedpisu"/>
      </w:pPr>
      <w:r w:rsidRPr="009B7E58">
        <w:rPr>
          <w:i/>
        </w:rPr>
        <w:t>Manažer kybernetické bezpečnosti</w:t>
      </w:r>
      <w:r>
        <w:t xml:space="preserve"> má právo:</w:t>
      </w:r>
    </w:p>
    <w:p w14:paraId="5BA8792C" w14:textId="5D771B25" w:rsidR="00F11C87" w:rsidRDefault="00E41189" w:rsidP="0023462E">
      <w:pPr>
        <w:pStyle w:val="Bodpedpisu2urovne"/>
      </w:pPr>
      <w:r>
        <w:t xml:space="preserve">vyžádat si zasedání </w:t>
      </w:r>
      <w:r w:rsidR="00432ED0" w:rsidRPr="00432ED0">
        <w:rPr>
          <w:i/>
        </w:rPr>
        <w:t>v</w:t>
      </w:r>
      <w:r w:rsidR="006F6EBD" w:rsidRPr="00432ED0">
        <w:rPr>
          <w:i/>
        </w:rPr>
        <w:t>ýboru pro řízení kybernetické bezpečnosti</w:t>
      </w:r>
      <w:r>
        <w:t xml:space="preserve"> nebo projednání </w:t>
      </w:r>
      <w:r w:rsidR="006F6EBD">
        <w:t>tématu,</w:t>
      </w:r>
    </w:p>
    <w:p w14:paraId="5BA8792D" w14:textId="243A08AE" w:rsidR="00E41189" w:rsidRDefault="00EF6A6E" w:rsidP="0023462E">
      <w:pPr>
        <w:pStyle w:val="Bodpedpisu2urovne"/>
      </w:pPr>
      <w:r>
        <w:t xml:space="preserve">požádat </w:t>
      </w:r>
      <w:r w:rsidR="00153A45">
        <w:t xml:space="preserve">o </w:t>
      </w:r>
      <w:r w:rsidR="00E41189">
        <w:t>provedení specifického auditu</w:t>
      </w:r>
      <w:r w:rsidR="001B25DA">
        <w:t xml:space="preserve"> kybernetické bezpečnosti</w:t>
      </w:r>
      <w:r w:rsidR="006F6EBD">
        <w:t>,</w:t>
      </w:r>
    </w:p>
    <w:p w14:paraId="5BA8792E" w14:textId="51C25E7C" w:rsidR="007F2D30" w:rsidRDefault="007F2D30" w:rsidP="0023462E">
      <w:pPr>
        <w:pStyle w:val="Bodpedpisu2urovne"/>
      </w:pPr>
      <w:r>
        <w:t xml:space="preserve">vyžádat </w:t>
      </w:r>
      <w:r w:rsidR="005F0652">
        <w:t xml:space="preserve">si </w:t>
      </w:r>
      <w:r>
        <w:t xml:space="preserve">auditní zprávu týkají se </w:t>
      </w:r>
      <w:r w:rsidR="006D6433">
        <w:t>ukládání a zpracování informací nebo IS</w:t>
      </w:r>
      <w:r w:rsidR="002E466C">
        <w:t>,</w:t>
      </w:r>
    </w:p>
    <w:p w14:paraId="5BA8792F" w14:textId="1CA1DF86" w:rsidR="007D4255" w:rsidRDefault="007D4255" w:rsidP="0023462E">
      <w:pPr>
        <w:pStyle w:val="Bodpedpisu2urovne"/>
      </w:pPr>
      <w:r>
        <w:t xml:space="preserve">provést </w:t>
      </w:r>
      <w:r w:rsidRPr="007D4255">
        <w:t>kontrolu souladu s bezpečnostními politikami a normami v rámci hranic systému řízení bezpečnosti informací</w:t>
      </w:r>
      <w:r w:rsidR="007D04AA">
        <w:t>, a</w:t>
      </w:r>
    </w:p>
    <w:p w14:paraId="5BA87930" w14:textId="0908E263" w:rsidR="00020947" w:rsidRDefault="00020947" w:rsidP="0023462E">
      <w:pPr>
        <w:pStyle w:val="Bodpedpisu2urovne"/>
      </w:pPr>
      <w:r>
        <w:t xml:space="preserve">vyžádat </w:t>
      </w:r>
      <w:r w:rsidR="005F0652">
        <w:t xml:space="preserve">si </w:t>
      </w:r>
      <w:r>
        <w:t>zrušení přístupu osoby v</w:t>
      </w:r>
      <w:r w:rsidR="00E36AFD">
        <w:t> </w:t>
      </w:r>
      <w:r>
        <w:t>IS</w:t>
      </w:r>
      <w:r w:rsidR="00E36AFD">
        <w:t xml:space="preserve"> primárního aktiva u </w:t>
      </w:r>
      <w:r w:rsidR="00E36AFD" w:rsidRPr="00E36AFD">
        <w:t>vedoucího justiční složky</w:t>
      </w:r>
      <w:r w:rsidR="006F6EBD">
        <w:t>.</w:t>
      </w:r>
    </w:p>
    <w:p w14:paraId="5BA87931" w14:textId="34E1A71D" w:rsidR="00E81C40" w:rsidRDefault="00432ED0" w:rsidP="00211796">
      <w:pPr>
        <w:pStyle w:val="Bodpedpisu"/>
      </w:pPr>
      <w:r>
        <w:t>R</w:t>
      </w:r>
      <w:r w:rsidR="00E81C40">
        <w:t xml:space="preserve">ole </w:t>
      </w:r>
      <w:r w:rsidRPr="00432ED0">
        <w:rPr>
          <w:i/>
        </w:rPr>
        <w:t>manažera kybernetické bezpečnosti</w:t>
      </w:r>
      <w:r>
        <w:t xml:space="preserve"> </w:t>
      </w:r>
      <w:r w:rsidR="00E81C40">
        <w:t>musí být obsazena pouze kvalifikovanou osobou, kter</w:t>
      </w:r>
      <w:r w:rsidR="00EC35C7">
        <w:t>á</w:t>
      </w:r>
      <w:r w:rsidR="00E81C40">
        <w:t xml:space="preserve"> splňuje následující požadavky:</w:t>
      </w:r>
    </w:p>
    <w:p w14:paraId="5BA87932" w14:textId="6A3EA3C2" w:rsidR="0071076F" w:rsidRDefault="00E81C40" w:rsidP="0023462E">
      <w:pPr>
        <w:pStyle w:val="Bodpedpisu2urovne"/>
      </w:pPr>
      <w:r>
        <w:t xml:space="preserve">požadavky </w:t>
      </w:r>
      <w:r w:rsidR="00F11C87">
        <w:t xml:space="preserve">na prověření </w:t>
      </w:r>
      <w:r w:rsidR="00C840E4">
        <w:t xml:space="preserve">pracovníků </w:t>
      </w:r>
      <w:r w:rsidR="00F11C87">
        <w:t>uvedené v</w:t>
      </w:r>
      <w:r w:rsidR="0081203B">
        <w:t> </w:t>
      </w:r>
      <w:r w:rsidR="00BF76CE">
        <w:t xml:space="preserve">dokumentu </w:t>
      </w:r>
      <w:r w:rsidR="00B7705E">
        <w:t>„</w:t>
      </w:r>
      <w:r w:rsidR="00F11C87" w:rsidRPr="00C16673">
        <w:t>Politika bezpečnosti lidských zdrojů</w:t>
      </w:r>
      <w:r w:rsidR="00B7705E">
        <w:t>“</w:t>
      </w:r>
      <w:r w:rsidR="0071076F">
        <w:t>,</w:t>
      </w:r>
    </w:p>
    <w:p w14:paraId="5BA87933" w14:textId="29A78C88" w:rsidR="00E81C40" w:rsidRDefault="0071076F" w:rsidP="0023462E">
      <w:pPr>
        <w:pStyle w:val="Bodpedpisu2urovne"/>
      </w:pPr>
      <w:r>
        <w:t>je pro danou činnost vyškolena</w:t>
      </w:r>
      <w:r w:rsidR="008E2979">
        <w:t>,</w:t>
      </w:r>
    </w:p>
    <w:p w14:paraId="5BA87934" w14:textId="355AD45E" w:rsidR="00E81C40" w:rsidRDefault="0071076F" w:rsidP="0023462E">
      <w:pPr>
        <w:pStyle w:val="Bodpedpisu2urovne"/>
      </w:pPr>
      <w:r>
        <w:t xml:space="preserve">prokáže </w:t>
      </w:r>
      <w:r w:rsidR="00F11C87" w:rsidRPr="005408B4">
        <w:t>odborn</w:t>
      </w:r>
      <w:r>
        <w:t xml:space="preserve">ou </w:t>
      </w:r>
      <w:r w:rsidR="00F11C87" w:rsidRPr="005408B4">
        <w:t xml:space="preserve">způsobilost praxí </w:t>
      </w:r>
      <w:r w:rsidR="0023600F">
        <w:t>v</w:t>
      </w:r>
      <w:r w:rsidR="0023600F" w:rsidRPr="005408B4">
        <w:t xml:space="preserve"> </w:t>
      </w:r>
      <w:r w:rsidR="00F11C87" w:rsidRPr="005408B4">
        <w:t>řízení bezpečnosti informací</w:t>
      </w:r>
      <w:r w:rsidR="007E5857">
        <w:t xml:space="preserve"> </w:t>
      </w:r>
      <w:r w:rsidR="00F11C87" w:rsidRPr="005408B4">
        <w:t>po dobu nejméně tří let</w:t>
      </w:r>
      <w:r w:rsidR="008E2979">
        <w:t xml:space="preserve"> nebo </w:t>
      </w:r>
      <w:r w:rsidR="008E2979" w:rsidRPr="008E2979">
        <w:t>po dobu jednoho roku, pokud absolvovala studium na vysoké škole</w:t>
      </w:r>
      <w:r w:rsidR="007D04AA">
        <w:t>,</w:t>
      </w:r>
      <w:r w:rsidR="008E2979">
        <w:t xml:space="preserve"> </w:t>
      </w:r>
      <w:r w:rsidR="009139B7">
        <w:t>a</w:t>
      </w:r>
    </w:p>
    <w:p w14:paraId="5BA87935" w14:textId="77777777" w:rsidR="008E2979" w:rsidRDefault="008E2979" w:rsidP="0023462E">
      <w:pPr>
        <w:pStyle w:val="Bodpedpisu2urovne"/>
      </w:pPr>
      <w:r>
        <w:t xml:space="preserve">není pověřena </w:t>
      </w:r>
      <w:r w:rsidRPr="008E2979">
        <w:t>výkonem rol</w:t>
      </w:r>
      <w:r>
        <w:t>e odpovědné</w:t>
      </w:r>
      <w:r w:rsidRPr="008E2979">
        <w:t xml:space="preserve"> za provoz informačního a komunikačního systému</w:t>
      </w:r>
      <w:r>
        <w:t>.</w:t>
      </w:r>
    </w:p>
    <w:p w14:paraId="5BA87936" w14:textId="45134507" w:rsidR="006F5804" w:rsidRDefault="006F5804" w:rsidP="00211796">
      <w:pPr>
        <w:pStyle w:val="Bodpedpisu"/>
      </w:pPr>
      <w:r>
        <w:t xml:space="preserve">V případě nedostupnosti </w:t>
      </w:r>
      <w:r w:rsidR="00432ED0" w:rsidRPr="009B7E58">
        <w:rPr>
          <w:i/>
        </w:rPr>
        <w:t>m</w:t>
      </w:r>
      <w:r w:rsidRPr="009B7E58">
        <w:rPr>
          <w:i/>
        </w:rPr>
        <w:t>anažera kybernetické bezpečnosti</w:t>
      </w:r>
      <w:r>
        <w:t xml:space="preserve"> je tato role zastupována </w:t>
      </w:r>
      <w:r w:rsidR="00E962DD" w:rsidRPr="009B7E58">
        <w:rPr>
          <w:i/>
        </w:rPr>
        <w:t>architektem kybernetické bezpečnosti</w:t>
      </w:r>
      <w:r w:rsidRPr="00E962DD">
        <w:t>.</w:t>
      </w:r>
    </w:p>
    <w:p w14:paraId="0F4BFDD4" w14:textId="77777777" w:rsidR="00A70CA7" w:rsidRPr="00E962DD" w:rsidRDefault="00A70CA7" w:rsidP="00A70CA7"/>
    <w:p w14:paraId="5BA87937" w14:textId="77777777" w:rsidR="00FE70C6" w:rsidRDefault="00FE70C6" w:rsidP="00211796">
      <w:pPr>
        <w:pStyle w:val="Nadpis2"/>
      </w:pPr>
      <w:bookmarkStart w:id="6" w:name="_Toc102992841"/>
      <w:r>
        <w:t>Architekt kybernetické bezpečnosti</w:t>
      </w:r>
      <w:bookmarkEnd w:id="6"/>
    </w:p>
    <w:p w14:paraId="5BA87938" w14:textId="3CEAE296" w:rsidR="006662AA" w:rsidRDefault="006662AA" w:rsidP="00211796">
      <w:pPr>
        <w:pStyle w:val="Bodpedpisu"/>
      </w:pPr>
      <w:r w:rsidRPr="00432ED0">
        <w:rPr>
          <w:i/>
        </w:rPr>
        <w:t>Architekt kybernetické bezpečnosti</w:t>
      </w:r>
      <w:r w:rsidRPr="005408B4">
        <w:t xml:space="preserve"> </w:t>
      </w:r>
      <w:r>
        <w:t>zajišťuje návrh</w:t>
      </w:r>
      <w:r w:rsidRPr="005408B4">
        <w:t xml:space="preserve"> a implementaci bezpečnostních opatření</w:t>
      </w:r>
      <w:r w:rsidR="001B30C8">
        <w:t xml:space="preserve">, která </w:t>
      </w:r>
      <w:r w:rsidR="00634E40">
        <w:t>nezahrnují pouze technická opatření implementovaná v rámci IS, al</w:t>
      </w:r>
      <w:r w:rsidR="00634E40" w:rsidRPr="00634E40">
        <w:t xml:space="preserve">e i </w:t>
      </w:r>
      <w:r w:rsidR="00B5737B" w:rsidRPr="00634E40">
        <w:t>organizační a procesní</w:t>
      </w:r>
      <w:r w:rsidR="00634E40" w:rsidRPr="00634E40">
        <w:t xml:space="preserve"> opatře</w:t>
      </w:r>
      <w:r w:rsidR="00634E40">
        <w:t>ní a opatření na prostředí IS</w:t>
      </w:r>
      <w:r w:rsidR="00B5737B">
        <w:t xml:space="preserve"> </w:t>
      </w:r>
      <w:r w:rsidR="009E5729">
        <w:t>(např. fyzická bezp</w:t>
      </w:r>
      <w:r w:rsidR="00634E40">
        <w:t>ečnost</w:t>
      </w:r>
      <w:r w:rsidR="009E5729">
        <w:t>)</w:t>
      </w:r>
      <w:r w:rsidR="00634E40">
        <w:t>.</w:t>
      </w:r>
    </w:p>
    <w:p w14:paraId="5BA87939" w14:textId="06E99473" w:rsidR="004C49A9" w:rsidRDefault="004C49A9" w:rsidP="00211796">
      <w:pPr>
        <w:pStyle w:val="Bodpedpisu"/>
      </w:pPr>
      <w:r>
        <w:lastRenderedPageBreak/>
        <w:t xml:space="preserve">Do role </w:t>
      </w:r>
      <w:r w:rsidR="00432ED0" w:rsidRPr="00432ED0">
        <w:rPr>
          <w:i/>
        </w:rPr>
        <w:t>a</w:t>
      </w:r>
      <w:r w:rsidRPr="00432ED0">
        <w:rPr>
          <w:i/>
        </w:rPr>
        <w:t>rchitekt</w:t>
      </w:r>
      <w:r w:rsidR="00F357E0">
        <w:rPr>
          <w:i/>
        </w:rPr>
        <w:t>a</w:t>
      </w:r>
      <w:r w:rsidRPr="00432ED0">
        <w:rPr>
          <w:i/>
        </w:rPr>
        <w:t xml:space="preserve"> kybernetické bezpečnosti</w:t>
      </w:r>
      <w:r>
        <w:t xml:space="preserve"> </w:t>
      </w:r>
      <w:r w:rsidR="00C00C93">
        <w:t>určuje</w:t>
      </w:r>
      <w:r w:rsidR="00FA55F6">
        <w:t>/</w:t>
      </w:r>
      <w:r w:rsidR="00E601BC">
        <w:t xml:space="preserve">jmenuje </w:t>
      </w:r>
      <w:r>
        <w:t xml:space="preserve">pracovníka </w:t>
      </w:r>
      <w:r w:rsidR="009E2C69">
        <w:t>ministr</w:t>
      </w:r>
      <w:r>
        <w:t>.</w:t>
      </w:r>
    </w:p>
    <w:p w14:paraId="5BA8793A" w14:textId="36C143AB" w:rsidR="00B5737B" w:rsidRDefault="00B5737B" w:rsidP="00211796">
      <w:pPr>
        <w:pStyle w:val="Bodpedpisu"/>
      </w:pPr>
      <w:r>
        <w:t xml:space="preserve">Mezi základní povinnosti a odpovědnosti </w:t>
      </w:r>
      <w:r w:rsidR="00432ED0" w:rsidRPr="00432ED0">
        <w:rPr>
          <w:i/>
        </w:rPr>
        <w:t xml:space="preserve">architekta </w:t>
      </w:r>
      <w:r w:rsidR="0040158F" w:rsidRPr="00432ED0">
        <w:rPr>
          <w:i/>
        </w:rPr>
        <w:t>kybernetické bezpečnosti</w:t>
      </w:r>
      <w:r>
        <w:t xml:space="preserve"> patří:</w:t>
      </w:r>
    </w:p>
    <w:p w14:paraId="5BA8793B" w14:textId="582255DB" w:rsidR="00B5737B" w:rsidRDefault="005F0108" w:rsidP="0023462E">
      <w:pPr>
        <w:pStyle w:val="Bodpedpisu2urovne"/>
      </w:pPr>
      <w:r>
        <w:t xml:space="preserve">monitoring </w:t>
      </w:r>
      <w:r w:rsidR="00B5737B">
        <w:t>a vyhodnoc</w:t>
      </w:r>
      <w:r>
        <w:t>ení</w:t>
      </w:r>
      <w:r w:rsidR="00B5737B">
        <w:t xml:space="preserve"> účinnost</w:t>
      </w:r>
      <w:r>
        <w:t>i</w:t>
      </w:r>
      <w:r w:rsidR="00B5737B">
        <w:t xml:space="preserve"> </w:t>
      </w:r>
      <w:r w:rsidR="00634E40">
        <w:t xml:space="preserve">implementovaných </w:t>
      </w:r>
      <w:r w:rsidR="00B5737B">
        <w:t>bezpečnostních opatření</w:t>
      </w:r>
      <w:r w:rsidR="00634E40">
        <w:t>,</w:t>
      </w:r>
    </w:p>
    <w:p w14:paraId="5BA8793C" w14:textId="3ADEBECD" w:rsidR="00901789" w:rsidRDefault="005F0108" w:rsidP="0023462E">
      <w:pPr>
        <w:pStyle w:val="Bodpedpisu2urovne"/>
      </w:pPr>
      <w:r>
        <w:t xml:space="preserve">návrh nových </w:t>
      </w:r>
      <w:r w:rsidR="00901789">
        <w:t>opatření v závislosti na výsledcích hodnocení rizik</w:t>
      </w:r>
      <w:r w:rsidR="00A43D4E">
        <w:t xml:space="preserve">, </w:t>
      </w:r>
      <w:r w:rsidR="00901789">
        <w:t>výsledcích vyhodnocení účinnosti opatření</w:t>
      </w:r>
      <w:r w:rsidR="00A43D4E">
        <w:t xml:space="preserve"> a dalších potřeb</w:t>
      </w:r>
      <w:r w:rsidR="00A97FF8">
        <w:t>ách</w:t>
      </w:r>
      <w:r w:rsidR="00634E40">
        <w:t>,</w:t>
      </w:r>
    </w:p>
    <w:p w14:paraId="7B851DF8" w14:textId="77777777" w:rsidR="00A60A63" w:rsidRDefault="005F0108" w:rsidP="0023462E">
      <w:pPr>
        <w:pStyle w:val="Bodpedpisu2urovne"/>
      </w:pPr>
      <w:r>
        <w:t xml:space="preserve">sledování technických </w:t>
      </w:r>
      <w:r w:rsidR="00B029D1">
        <w:t>zranitelnost</w:t>
      </w:r>
      <w:r>
        <w:t>í</w:t>
      </w:r>
      <w:r w:rsidR="00B029D1">
        <w:t xml:space="preserve">, </w:t>
      </w:r>
      <w:r>
        <w:t xml:space="preserve">analýza </w:t>
      </w:r>
      <w:r w:rsidR="00B029D1">
        <w:t>jejich dopad</w:t>
      </w:r>
      <w:r>
        <w:t>u</w:t>
      </w:r>
      <w:r w:rsidR="00B029D1">
        <w:t xml:space="preserve"> a </w:t>
      </w:r>
      <w:r>
        <w:t xml:space="preserve">inicializace </w:t>
      </w:r>
      <w:r w:rsidR="00B029D1">
        <w:t>jejich odstranění</w:t>
      </w:r>
      <w:r w:rsidR="00D336B0">
        <w:t>,</w:t>
      </w:r>
    </w:p>
    <w:p w14:paraId="5BA8793E" w14:textId="58497CEA" w:rsidR="0081203B" w:rsidRDefault="00A60A63" w:rsidP="00110143">
      <w:pPr>
        <w:pStyle w:val="Bodpedpisu2urovne"/>
      </w:pPr>
      <w:r>
        <w:t xml:space="preserve">podpora </w:t>
      </w:r>
      <w:r w:rsidRPr="00A60A63">
        <w:rPr>
          <w:i/>
        </w:rPr>
        <w:t>garanta primární</w:t>
      </w:r>
      <w:r w:rsidRPr="003235FC">
        <w:rPr>
          <w:i/>
        </w:rPr>
        <w:t xml:space="preserve">ho aktiva </w:t>
      </w:r>
      <w:r>
        <w:t xml:space="preserve">v oblastech, kde je vyžadována odbornost </w:t>
      </w:r>
      <w:r w:rsidR="003235FC">
        <w:rPr>
          <w:i/>
        </w:rPr>
        <w:t>architekta</w:t>
      </w:r>
      <w:r w:rsidRPr="00A60A63">
        <w:rPr>
          <w:i/>
        </w:rPr>
        <w:t xml:space="preserve"> kybernetické bezpečnosti</w:t>
      </w:r>
      <w:r>
        <w:t>,</w:t>
      </w:r>
      <w:r w:rsidR="0081203B">
        <w:t xml:space="preserve"> a</w:t>
      </w:r>
    </w:p>
    <w:p w14:paraId="5BA8793F" w14:textId="77777777" w:rsidR="00C013F6" w:rsidRDefault="0081203B" w:rsidP="0023462E">
      <w:pPr>
        <w:pStyle w:val="Bodpedpisu2urovne"/>
      </w:pPr>
      <w:r>
        <w:t>další povinnosti uvedené v </w:t>
      </w:r>
      <w:r w:rsidRPr="0081203B">
        <w:t>dílčích bezpečnostních politik</w:t>
      </w:r>
      <w:r>
        <w:t>ách</w:t>
      </w:r>
      <w:r w:rsidR="00540B52">
        <w:t>.</w:t>
      </w:r>
    </w:p>
    <w:p w14:paraId="5BA87941" w14:textId="6119B737" w:rsidR="006662AA" w:rsidRDefault="0040158F" w:rsidP="00211796">
      <w:pPr>
        <w:pStyle w:val="Bodpedpisu"/>
      </w:pPr>
      <w:r w:rsidRPr="00432ED0">
        <w:rPr>
          <w:i/>
        </w:rPr>
        <w:t>Architekt kybernetické bezpečnosti</w:t>
      </w:r>
      <w:r w:rsidR="006662AA">
        <w:t xml:space="preserve"> má právo</w:t>
      </w:r>
      <w:r w:rsidR="009B7F64">
        <w:t xml:space="preserve"> </w:t>
      </w:r>
      <w:r w:rsidR="009E5729">
        <w:t xml:space="preserve">vyžádat </w:t>
      </w:r>
      <w:r w:rsidR="005F0108">
        <w:t xml:space="preserve">si </w:t>
      </w:r>
      <w:r w:rsidR="009E5729">
        <w:t>bezpečnostní test aplikace/systému (i penetrační test)</w:t>
      </w:r>
      <w:r w:rsidR="00E8366D">
        <w:t>.</w:t>
      </w:r>
    </w:p>
    <w:p w14:paraId="5BA87942" w14:textId="69B7E5F3" w:rsidR="006662AA" w:rsidRDefault="00432ED0" w:rsidP="00211796">
      <w:pPr>
        <w:pStyle w:val="Bodpedpisu"/>
      </w:pPr>
      <w:r>
        <w:t>R</w:t>
      </w:r>
      <w:r w:rsidR="006662AA">
        <w:t>ole</w:t>
      </w:r>
      <w:r>
        <w:t xml:space="preserve"> </w:t>
      </w:r>
      <w:r w:rsidRPr="00432ED0">
        <w:rPr>
          <w:i/>
        </w:rPr>
        <w:t>architekta kybernetické bezpečnosti</w:t>
      </w:r>
      <w:r>
        <w:t xml:space="preserve"> </w:t>
      </w:r>
      <w:r w:rsidR="006662AA">
        <w:t>musí být obsazena pouze kvalifikovanou osobou, kter</w:t>
      </w:r>
      <w:r w:rsidR="00A97FF8">
        <w:t>á</w:t>
      </w:r>
      <w:r w:rsidR="006662AA">
        <w:t xml:space="preserve"> splňuje následující požadavky:</w:t>
      </w:r>
    </w:p>
    <w:p w14:paraId="5BA87943" w14:textId="001D4809" w:rsidR="004042AF" w:rsidRDefault="006662AA" w:rsidP="0023462E">
      <w:pPr>
        <w:pStyle w:val="Bodpedpisu2urovne"/>
      </w:pPr>
      <w:r>
        <w:t xml:space="preserve">požadavky na prověření </w:t>
      </w:r>
      <w:r w:rsidR="00C840E4">
        <w:t xml:space="preserve">pracovníků </w:t>
      </w:r>
      <w:r>
        <w:t>uvedené v</w:t>
      </w:r>
      <w:r w:rsidR="0081203B">
        <w:t> </w:t>
      </w:r>
      <w:r w:rsidR="004E219C">
        <w:t xml:space="preserve">dokumentu </w:t>
      </w:r>
      <w:r w:rsidR="00BB7793">
        <w:t>„</w:t>
      </w:r>
      <w:r w:rsidRPr="00C16673">
        <w:t>Politika bezpečnosti lidských zdrojů</w:t>
      </w:r>
      <w:r w:rsidR="00BB7793">
        <w:t>“</w:t>
      </w:r>
      <w:r w:rsidR="004042AF">
        <w:t>,</w:t>
      </w:r>
    </w:p>
    <w:p w14:paraId="5BA87944" w14:textId="20880DFF" w:rsidR="006662AA" w:rsidRDefault="004042AF" w:rsidP="0023462E">
      <w:pPr>
        <w:pStyle w:val="Bodpedpisu2urovne"/>
      </w:pPr>
      <w:r>
        <w:t>je pro tuto činnost vyškolena</w:t>
      </w:r>
      <w:r w:rsidR="00D336B0">
        <w:t>,</w:t>
      </w:r>
      <w:r w:rsidR="00634E40">
        <w:t xml:space="preserve"> a</w:t>
      </w:r>
    </w:p>
    <w:p w14:paraId="5BA87945" w14:textId="77777777" w:rsidR="006662AA" w:rsidRDefault="004042AF" w:rsidP="0023462E">
      <w:pPr>
        <w:pStyle w:val="Bodpedpisu2urovne"/>
      </w:pPr>
      <w:r>
        <w:t xml:space="preserve">prokáže </w:t>
      </w:r>
      <w:r w:rsidR="006662AA" w:rsidRPr="005408B4">
        <w:t>odborn</w:t>
      </w:r>
      <w:r>
        <w:t>ou</w:t>
      </w:r>
      <w:r w:rsidR="006662AA" w:rsidRPr="005408B4">
        <w:t xml:space="preserve"> způsobilost praxí </w:t>
      </w:r>
      <w:r w:rsidR="002F191A">
        <w:t>v</w:t>
      </w:r>
      <w:r w:rsidR="006662AA" w:rsidRPr="005408B4">
        <w:t xml:space="preserve"> navrhování bezpečnostní architektury</w:t>
      </w:r>
      <w:r w:rsidR="007E5857">
        <w:t xml:space="preserve"> </w:t>
      </w:r>
      <w:r w:rsidR="006662AA" w:rsidRPr="005408B4">
        <w:t>po dobu nejméně tří let</w:t>
      </w:r>
      <w:r w:rsidR="009139B7">
        <w:t xml:space="preserve"> nebo </w:t>
      </w:r>
      <w:r w:rsidR="009139B7" w:rsidRPr="008E2979">
        <w:t>po dobu jednoho roku, pokud absolvovala studium na vysoké škole</w:t>
      </w:r>
      <w:r w:rsidR="00634E40">
        <w:t>.</w:t>
      </w:r>
    </w:p>
    <w:p w14:paraId="5BA87946" w14:textId="15569208" w:rsidR="006F5804" w:rsidRDefault="006F5804" w:rsidP="00211796">
      <w:pPr>
        <w:pStyle w:val="Bodpedpisu"/>
      </w:pPr>
      <w:r>
        <w:t xml:space="preserve">V případě nedostupnosti </w:t>
      </w:r>
      <w:r w:rsidR="00432ED0" w:rsidRPr="00432ED0">
        <w:t>a</w:t>
      </w:r>
      <w:r w:rsidRPr="00432ED0">
        <w:t>rchitekta kybernetické bezpečnosti</w:t>
      </w:r>
      <w:r>
        <w:t xml:space="preserve"> je tato role zastupována </w:t>
      </w:r>
      <w:r w:rsidR="00432ED0" w:rsidRPr="00627BC9">
        <w:t>m</w:t>
      </w:r>
      <w:r w:rsidRPr="00627BC9">
        <w:t>anažerem kybernetické bezpečnosti.</w:t>
      </w:r>
    </w:p>
    <w:p w14:paraId="352CED63" w14:textId="77777777" w:rsidR="00A70CA7" w:rsidRDefault="00A70CA7" w:rsidP="00A70CA7"/>
    <w:p w14:paraId="5BA87947" w14:textId="77777777" w:rsidR="00FE70C6" w:rsidRDefault="005555EF" w:rsidP="00211796">
      <w:pPr>
        <w:pStyle w:val="Nadpis2"/>
      </w:pPr>
      <w:bookmarkStart w:id="7" w:name="_Toc102992842"/>
      <w:r>
        <w:t>Auditor kybernetické bezpečnosti</w:t>
      </w:r>
      <w:bookmarkEnd w:id="7"/>
    </w:p>
    <w:p w14:paraId="5BA87948" w14:textId="6A2DC95C" w:rsidR="00F92DFB" w:rsidRDefault="00F92DFB" w:rsidP="00211796">
      <w:pPr>
        <w:pStyle w:val="Bodpedpisu"/>
      </w:pPr>
      <w:r w:rsidRPr="00A36C4D">
        <w:rPr>
          <w:i/>
        </w:rPr>
        <w:t>Auditor kybernetické bezpečnosti</w:t>
      </w:r>
      <w:r w:rsidRPr="00F92DFB">
        <w:t xml:space="preserve"> odpovídá za provádění auditů kybernetické bezpečnosti </w:t>
      </w:r>
      <w:r w:rsidR="00C85BE4">
        <w:t xml:space="preserve">klíčových informačních </w:t>
      </w:r>
      <w:r w:rsidRPr="00F92DFB">
        <w:t>systémů.</w:t>
      </w:r>
    </w:p>
    <w:p w14:paraId="5BA87949" w14:textId="712E9BC5" w:rsidR="00F92DFB" w:rsidRDefault="00F92DFB" w:rsidP="00211796">
      <w:pPr>
        <w:pStyle w:val="Bodpedpisu"/>
      </w:pPr>
      <w:r w:rsidRPr="00A36C4D">
        <w:rPr>
          <w:i/>
        </w:rPr>
        <w:t>Auditor kybernetické bezpečnosti</w:t>
      </w:r>
      <w:r w:rsidRPr="00F92DFB">
        <w:t xml:space="preserve"> je v rámci resortu </w:t>
      </w:r>
      <w:r w:rsidR="00454120">
        <w:t xml:space="preserve">spravedlnosti </w:t>
      </w:r>
      <w:r w:rsidR="00654C18">
        <w:t>kontrolor bezpečnosti</w:t>
      </w:r>
      <w:r w:rsidR="00236240">
        <w:t xml:space="preserve"> ICT</w:t>
      </w:r>
      <w:r w:rsidRPr="00F92DFB">
        <w:t xml:space="preserve">, příp. externí dodavatel s odbornou způsobilostí k provádění </w:t>
      </w:r>
      <w:r>
        <w:t>auditů kybernetické bezpečnosti</w:t>
      </w:r>
      <w:r w:rsidRPr="00F92DFB">
        <w:t>.</w:t>
      </w:r>
    </w:p>
    <w:p w14:paraId="5BA8794A" w14:textId="70FDC2E5" w:rsidR="00F92DFB" w:rsidRPr="00F92DFB" w:rsidRDefault="00F92DFB" w:rsidP="00211796">
      <w:pPr>
        <w:pStyle w:val="Bodpedpisu"/>
      </w:pPr>
      <w:r w:rsidRPr="00F92DFB">
        <w:t xml:space="preserve">Do role </w:t>
      </w:r>
      <w:r w:rsidR="00432ED0" w:rsidRPr="00A36C4D">
        <w:rPr>
          <w:i/>
        </w:rPr>
        <w:t>a</w:t>
      </w:r>
      <w:r w:rsidRPr="00A36C4D">
        <w:rPr>
          <w:i/>
        </w:rPr>
        <w:t>uditor</w:t>
      </w:r>
      <w:r w:rsidR="00F357E0">
        <w:rPr>
          <w:i/>
        </w:rPr>
        <w:t>a</w:t>
      </w:r>
      <w:r w:rsidRPr="00A36C4D">
        <w:rPr>
          <w:i/>
        </w:rPr>
        <w:t xml:space="preserve"> kybernetické bezpečnosti</w:t>
      </w:r>
      <w:r w:rsidRPr="00F92DFB">
        <w:t xml:space="preserve"> </w:t>
      </w:r>
      <w:r w:rsidR="00C00C93">
        <w:t>určuje</w:t>
      </w:r>
      <w:r w:rsidR="00FA55F6">
        <w:t>/</w:t>
      </w:r>
      <w:r w:rsidR="00AD0A00">
        <w:t>jmenuje</w:t>
      </w:r>
      <w:r w:rsidR="00AD0A00" w:rsidRPr="00F92DFB">
        <w:t xml:space="preserve"> </w:t>
      </w:r>
      <w:r w:rsidR="003E3AEC">
        <w:t xml:space="preserve">ministr </w:t>
      </w:r>
      <w:r w:rsidR="00C840E4">
        <w:t>pracovníka</w:t>
      </w:r>
      <w:r w:rsidR="00C840E4" w:rsidRPr="00F92DFB">
        <w:t xml:space="preserve"> </w:t>
      </w:r>
      <w:r w:rsidR="00283168">
        <w:t>minist</w:t>
      </w:r>
      <w:r w:rsidR="00720E74">
        <w:t>erstva spravedlnosti</w:t>
      </w:r>
      <w:r w:rsidR="00114D87">
        <w:t xml:space="preserve">, </w:t>
      </w:r>
      <w:r w:rsidR="00C840E4">
        <w:t>pracovníka</w:t>
      </w:r>
      <w:r w:rsidR="00C840E4" w:rsidRPr="00F92DFB">
        <w:t xml:space="preserve"> </w:t>
      </w:r>
      <w:r w:rsidR="00114D87">
        <w:t>justiční složky (nebude-li př</w:t>
      </w:r>
      <w:r w:rsidR="00315E41">
        <w:t>i</w:t>
      </w:r>
      <w:r w:rsidR="00114D87">
        <w:t xml:space="preserve"> výkonu funkce </w:t>
      </w:r>
      <w:r w:rsidR="00315E41" w:rsidRPr="009171B7">
        <w:rPr>
          <w:i/>
          <w:iCs/>
        </w:rPr>
        <w:t>auditora kybernetické bezpečnosti</w:t>
      </w:r>
      <w:r w:rsidR="00720E74">
        <w:t xml:space="preserve"> </w:t>
      </w:r>
      <w:r w:rsidR="00631DA2">
        <w:t xml:space="preserve">ve střetu zájmu) </w:t>
      </w:r>
      <w:r w:rsidRPr="00F92DFB">
        <w:t>nebo externího do</w:t>
      </w:r>
      <w:r>
        <w:t>davatele</w:t>
      </w:r>
      <w:r w:rsidR="003E3AEC">
        <w:t>.</w:t>
      </w:r>
    </w:p>
    <w:p w14:paraId="5BA8794B" w14:textId="6CDA8CBF" w:rsidR="00F92DFB" w:rsidRDefault="00F92DFB" w:rsidP="00211796">
      <w:pPr>
        <w:pStyle w:val="Bodpedpisu"/>
      </w:pPr>
      <w:r w:rsidRPr="00A36C4D">
        <w:t>Auditor kybernetické bezpečnosti</w:t>
      </w:r>
      <w:r w:rsidRPr="00F92DFB">
        <w:t xml:space="preserve"> musí být nezávislý na </w:t>
      </w:r>
      <w:r w:rsidR="00432ED0" w:rsidRPr="00A36C4D">
        <w:t>m</w:t>
      </w:r>
      <w:r w:rsidRPr="00A36C4D">
        <w:t>anažerovi kybernetické bezpečnosti</w:t>
      </w:r>
      <w:r w:rsidRPr="00F92DFB">
        <w:t xml:space="preserve">, </w:t>
      </w:r>
      <w:r w:rsidR="00432ED0" w:rsidRPr="00A36C4D">
        <w:t>a</w:t>
      </w:r>
      <w:r w:rsidRPr="00A36C4D">
        <w:t>rchitektovi kybernetické bezpečnosti</w:t>
      </w:r>
      <w:r w:rsidRPr="00F92DFB">
        <w:t xml:space="preserve">, </w:t>
      </w:r>
      <w:r w:rsidR="00432ED0">
        <w:t>g</w:t>
      </w:r>
      <w:r w:rsidRPr="00F92DFB">
        <w:t>arantech aktiv a na předmětu auditu</w:t>
      </w:r>
      <w:r w:rsidR="00654C18">
        <w:t xml:space="preserve"> kybernetické bezpečnosti</w:t>
      </w:r>
      <w:r w:rsidRPr="00F92DFB">
        <w:t>.</w:t>
      </w:r>
    </w:p>
    <w:p w14:paraId="5BA8794C" w14:textId="175668A3" w:rsidR="00F92DFB" w:rsidRDefault="00F92DFB" w:rsidP="00211796">
      <w:pPr>
        <w:pStyle w:val="Bodpedpisu"/>
      </w:pPr>
      <w:r w:rsidRPr="00F92DFB">
        <w:t xml:space="preserve">Mezi základní povinnosti a odpovědnosti </w:t>
      </w:r>
      <w:r w:rsidR="00A36C4D" w:rsidRPr="00A36C4D">
        <w:rPr>
          <w:i/>
        </w:rPr>
        <w:t>a</w:t>
      </w:r>
      <w:r w:rsidRPr="00A36C4D">
        <w:rPr>
          <w:i/>
        </w:rPr>
        <w:t>uditora kybernetické bezpečnosti</w:t>
      </w:r>
      <w:r w:rsidR="00A36C4D">
        <w:t xml:space="preserve"> patří</w:t>
      </w:r>
      <w:r w:rsidRPr="00F92DFB">
        <w:t>:</w:t>
      </w:r>
    </w:p>
    <w:p w14:paraId="5BA8794D" w14:textId="68F8E265" w:rsidR="00F92DFB" w:rsidRDefault="005F0108" w:rsidP="0023462E">
      <w:pPr>
        <w:pStyle w:val="Bodpedpisu2urovne"/>
      </w:pPr>
      <w:r>
        <w:t xml:space="preserve">provádění </w:t>
      </w:r>
      <w:r w:rsidR="00F92DFB">
        <w:t>audit</w:t>
      </w:r>
      <w:r>
        <w:t>u</w:t>
      </w:r>
      <w:r w:rsidR="00F92DFB">
        <w:t xml:space="preserve"> kybernetické bezpečnosti formou kontroly</w:t>
      </w:r>
      <w:r w:rsidR="00654C18">
        <w:t>,</w:t>
      </w:r>
    </w:p>
    <w:p w14:paraId="5BA8794E" w14:textId="67022E07" w:rsidR="00F92DFB" w:rsidRDefault="005F0108" w:rsidP="0023462E">
      <w:pPr>
        <w:pStyle w:val="Bodpedpisu2urovne"/>
      </w:pPr>
      <w:r>
        <w:lastRenderedPageBreak/>
        <w:t xml:space="preserve">vypracování </w:t>
      </w:r>
      <w:r w:rsidR="00F92DFB">
        <w:t>zpráv z provedených kontrol kybernetické bezpečnosti shrnujících zjištěné nedostatky, jejich příčiny a domluvené způsoby jejich nápravy,</w:t>
      </w:r>
    </w:p>
    <w:p w14:paraId="5BA8794F" w14:textId="23C85C6E" w:rsidR="00F92DFB" w:rsidRDefault="005F0108" w:rsidP="0023462E">
      <w:pPr>
        <w:pStyle w:val="Bodpedpisu2urovne"/>
      </w:pPr>
      <w:r>
        <w:t xml:space="preserve">vytváření reportů </w:t>
      </w:r>
      <w:r w:rsidR="00F92DFB">
        <w:t xml:space="preserve">z provedených kontrol kybernetické bezpečnosti </w:t>
      </w:r>
      <w:r w:rsidR="00A843DC">
        <w:t xml:space="preserve">a poskytnutí </w:t>
      </w:r>
      <w:r w:rsidR="00F92DFB" w:rsidRPr="00F357E0">
        <w:rPr>
          <w:i/>
        </w:rPr>
        <w:t>výbor</w:t>
      </w:r>
      <w:r w:rsidR="00A843DC">
        <w:rPr>
          <w:i/>
        </w:rPr>
        <w:t>u</w:t>
      </w:r>
      <w:r w:rsidR="00F92DFB" w:rsidRPr="00F357E0">
        <w:rPr>
          <w:i/>
        </w:rPr>
        <w:t xml:space="preserve"> pro </w:t>
      </w:r>
      <w:r w:rsidR="00F357E0" w:rsidRPr="00F357E0">
        <w:rPr>
          <w:i/>
        </w:rPr>
        <w:t xml:space="preserve">řízení </w:t>
      </w:r>
      <w:r w:rsidR="00F92DFB" w:rsidRPr="00F357E0">
        <w:rPr>
          <w:i/>
        </w:rPr>
        <w:t>kybernetické bezpečnosti</w:t>
      </w:r>
      <w:r w:rsidR="00F92DFB">
        <w:t>,</w:t>
      </w:r>
      <w:r w:rsidR="00D336B0">
        <w:t xml:space="preserve"> a</w:t>
      </w:r>
    </w:p>
    <w:p w14:paraId="5BA87950" w14:textId="56852562" w:rsidR="00F92DFB" w:rsidRDefault="005F0108" w:rsidP="0023462E">
      <w:pPr>
        <w:pStyle w:val="Bodpedpisu2urovne"/>
      </w:pPr>
      <w:r>
        <w:t xml:space="preserve">poskytování </w:t>
      </w:r>
      <w:r w:rsidR="00F92DFB">
        <w:t>podklad</w:t>
      </w:r>
      <w:r>
        <w:t>ů</w:t>
      </w:r>
      <w:r w:rsidR="00F92DFB">
        <w:t xml:space="preserve"> pro úpravu procesů a interních dokumentů s ohledem na závěry zpráv z provedených kontrol kybernetické bezpečnosti.</w:t>
      </w:r>
    </w:p>
    <w:p w14:paraId="5BA87951" w14:textId="588EC000" w:rsidR="00D65FE5" w:rsidRDefault="00F357E0" w:rsidP="00211796">
      <w:pPr>
        <w:pStyle w:val="Bodpedpisu"/>
      </w:pPr>
      <w:r>
        <w:t>R</w:t>
      </w:r>
      <w:r w:rsidR="00D65FE5" w:rsidRPr="00D65FE5">
        <w:t xml:space="preserve">ole </w:t>
      </w:r>
      <w:r w:rsidRPr="00F357E0">
        <w:rPr>
          <w:i/>
        </w:rPr>
        <w:t>auditora kybernetické bezpečnosti</w:t>
      </w:r>
      <w:r>
        <w:t xml:space="preserve"> </w:t>
      </w:r>
      <w:r w:rsidR="00D65FE5" w:rsidRPr="00D65FE5">
        <w:t>musí být obsazena pouze kvalifikovanou osobou, kter</w:t>
      </w:r>
      <w:r w:rsidR="003C443C">
        <w:t>á</w:t>
      </w:r>
      <w:r w:rsidR="00D65FE5" w:rsidRPr="00D65FE5">
        <w:t xml:space="preserve"> splňuje následující požadavky:</w:t>
      </w:r>
    </w:p>
    <w:p w14:paraId="5BA87952" w14:textId="522AC600" w:rsidR="00D65FE5" w:rsidRDefault="00D65FE5" w:rsidP="0023462E">
      <w:pPr>
        <w:pStyle w:val="Bodpedpisu2urovne"/>
      </w:pPr>
      <w:r>
        <w:t xml:space="preserve">požadavky na prověření </w:t>
      </w:r>
      <w:r w:rsidR="00C840E4">
        <w:t>pracovníků</w:t>
      </w:r>
      <w:r w:rsidR="00C840E4" w:rsidRPr="00F92DFB">
        <w:t xml:space="preserve"> </w:t>
      </w:r>
      <w:r>
        <w:t xml:space="preserve">uvedené v </w:t>
      </w:r>
      <w:r w:rsidR="004E219C">
        <w:t xml:space="preserve">dokumentu </w:t>
      </w:r>
      <w:r w:rsidR="00C201FA">
        <w:t>„</w:t>
      </w:r>
      <w:r>
        <w:t>Politika bezpečnosti lidských zdrojů</w:t>
      </w:r>
      <w:r w:rsidR="00C201FA">
        <w:t>“</w:t>
      </w:r>
      <w:r>
        <w:t>,</w:t>
      </w:r>
    </w:p>
    <w:p w14:paraId="5BA87953" w14:textId="77777777" w:rsidR="00D65FE5" w:rsidRDefault="00D65FE5" w:rsidP="0023462E">
      <w:pPr>
        <w:pStyle w:val="Bodpedpisu2urovne"/>
      </w:pPr>
      <w:r>
        <w:t>pro zajištění nestrannosti se nesmí tato osoba ani její nadřízení podílet na provozu či zajištění bezpečnosti informačního systému,</w:t>
      </w:r>
    </w:p>
    <w:p w14:paraId="5BA87954" w14:textId="77777777" w:rsidR="00D65FE5" w:rsidRDefault="00D65FE5" w:rsidP="0023462E">
      <w:pPr>
        <w:pStyle w:val="Bodpedpisu2urovne"/>
      </w:pPr>
      <w:r>
        <w:t>přehledová znalost řešení bezpečnosti pro různé oblasti (síťová bezpečnost, bezpečnost pracovních stanic a serverů, mobilní technologie, fyzická bezpečnost aj.) včetně přehledové znalosti pro tyto technologie,</w:t>
      </w:r>
    </w:p>
    <w:p w14:paraId="5BA87955" w14:textId="4CC3A4A5" w:rsidR="00D65FE5" w:rsidRDefault="00D65FE5" w:rsidP="0023462E">
      <w:pPr>
        <w:pStyle w:val="Bodpedpisu2urovne"/>
      </w:pPr>
      <w:r>
        <w:t>je pro tuto činnost vyškolena,</w:t>
      </w:r>
      <w:r w:rsidR="00B1658D">
        <w:t xml:space="preserve"> a</w:t>
      </w:r>
    </w:p>
    <w:p w14:paraId="5BA87957" w14:textId="275887A9" w:rsidR="00540B52" w:rsidRDefault="00D65FE5" w:rsidP="0023462E">
      <w:pPr>
        <w:pStyle w:val="Bodpedpisu2urovne"/>
      </w:pPr>
      <w:r>
        <w:t>prokáže odbornou způsobilost praxí v provádění auditů kybernetické bezpečnosti po dobu nejméně tří let</w:t>
      </w:r>
      <w:r w:rsidR="009139B7">
        <w:t xml:space="preserve"> nebo </w:t>
      </w:r>
      <w:r w:rsidR="009139B7" w:rsidRPr="008E2979">
        <w:t>po dobu jednoho roku, pokud absolvovala studium na vysoké škole</w:t>
      </w:r>
      <w:r>
        <w:t>.</w:t>
      </w:r>
    </w:p>
    <w:p w14:paraId="0A591D30" w14:textId="77777777" w:rsidR="00E057C3" w:rsidRDefault="00E057C3" w:rsidP="000D0A34">
      <w:pPr>
        <w:jc w:val="both"/>
      </w:pPr>
    </w:p>
    <w:p w14:paraId="5BA87958" w14:textId="7768AA3F" w:rsidR="0025278F" w:rsidRDefault="0025278F" w:rsidP="00211796">
      <w:pPr>
        <w:pStyle w:val="Nadpis2"/>
      </w:pPr>
      <w:bookmarkStart w:id="8" w:name="_Toc102992843"/>
      <w:r>
        <w:t xml:space="preserve">Garant </w:t>
      </w:r>
      <w:r w:rsidR="00030CA3">
        <w:t>primární</w:t>
      </w:r>
      <w:r w:rsidR="00C1706D">
        <w:t>ho</w:t>
      </w:r>
      <w:r w:rsidR="00030CA3">
        <w:t xml:space="preserve"> </w:t>
      </w:r>
      <w:r>
        <w:t>aktiv</w:t>
      </w:r>
      <w:r w:rsidR="00C1706D">
        <w:t>a</w:t>
      </w:r>
      <w:bookmarkEnd w:id="8"/>
    </w:p>
    <w:p w14:paraId="5BA87959" w14:textId="6CD8ADD6" w:rsidR="0025278F" w:rsidRDefault="0025278F" w:rsidP="00211796">
      <w:pPr>
        <w:pStyle w:val="Bodpedpisu"/>
      </w:pPr>
      <w:r w:rsidRPr="00221206">
        <w:rPr>
          <w:i/>
        </w:rPr>
        <w:t xml:space="preserve">Garant </w:t>
      </w:r>
      <w:r w:rsidR="00221206" w:rsidRPr="00221206">
        <w:rPr>
          <w:i/>
        </w:rPr>
        <w:t>primární</w:t>
      </w:r>
      <w:r w:rsidR="00C1706D">
        <w:rPr>
          <w:i/>
        </w:rPr>
        <w:t>ho</w:t>
      </w:r>
      <w:r w:rsidR="00221206" w:rsidRPr="00221206">
        <w:rPr>
          <w:i/>
        </w:rPr>
        <w:t xml:space="preserve"> </w:t>
      </w:r>
      <w:r w:rsidRPr="00221206">
        <w:rPr>
          <w:i/>
        </w:rPr>
        <w:t>aktiv</w:t>
      </w:r>
      <w:r w:rsidR="00C1706D">
        <w:rPr>
          <w:i/>
        </w:rPr>
        <w:t xml:space="preserve">a </w:t>
      </w:r>
      <w:r>
        <w:t>odpov</w:t>
      </w:r>
      <w:r w:rsidR="00C1706D">
        <w:t>ídá</w:t>
      </w:r>
      <w:r>
        <w:t xml:space="preserve"> za definování požadavků ochran</w:t>
      </w:r>
      <w:r w:rsidR="00133975">
        <w:t>y</w:t>
      </w:r>
      <w:r>
        <w:t xml:space="preserve"> jemu svěřeného </w:t>
      </w:r>
      <w:r w:rsidR="00221206">
        <w:t xml:space="preserve">primárního </w:t>
      </w:r>
      <w:r>
        <w:t>aktiva</w:t>
      </w:r>
      <w:r w:rsidR="0062638D">
        <w:t xml:space="preserve">, kterým jsou </w:t>
      </w:r>
      <w:r w:rsidR="007E28FA">
        <w:t>informace</w:t>
      </w:r>
      <w:r w:rsidR="0062638D">
        <w:t xml:space="preserve"> </w:t>
      </w:r>
      <w:r w:rsidR="00E94A83">
        <w:t xml:space="preserve">a </w:t>
      </w:r>
      <w:r w:rsidR="0062638D">
        <w:t xml:space="preserve">služby, </w:t>
      </w:r>
      <w:r>
        <w:t>v průběhu celého jeho životního cyklu.</w:t>
      </w:r>
    </w:p>
    <w:p w14:paraId="5BA8795A" w14:textId="5E8AB101" w:rsidR="00221206" w:rsidRDefault="00221206" w:rsidP="00211796">
      <w:pPr>
        <w:pStyle w:val="Bodpedpisu"/>
      </w:pPr>
      <w:r w:rsidRPr="00221206">
        <w:rPr>
          <w:i/>
        </w:rPr>
        <w:t>Garant primární</w:t>
      </w:r>
      <w:r w:rsidR="00C1706D">
        <w:rPr>
          <w:i/>
        </w:rPr>
        <w:t>ho</w:t>
      </w:r>
      <w:r w:rsidRPr="00221206">
        <w:rPr>
          <w:i/>
        </w:rPr>
        <w:t xml:space="preserve"> aktiv</w:t>
      </w:r>
      <w:r w:rsidR="00C1706D">
        <w:rPr>
          <w:i/>
        </w:rPr>
        <w:t>a</w:t>
      </w:r>
      <w:r>
        <w:t xml:space="preserve"> je určován</w:t>
      </w:r>
      <w:r w:rsidR="00FA55F6">
        <w:t>/</w:t>
      </w:r>
      <w:r w:rsidR="00C00C93">
        <w:t>jmenován</w:t>
      </w:r>
      <w:r>
        <w:t xml:space="preserve"> </w:t>
      </w:r>
      <w:r w:rsidR="00061055">
        <w:t xml:space="preserve">pouze pro </w:t>
      </w:r>
      <w:r w:rsidR="00061055" w:rsidRPr="008679CD">
        <w:rPr>
          <w:i/>
        </w:rPr>
        <w:t xml:space="preserve">klíčové </w:t>
      </w:r>
      <w:r w:rsidR="008679CD" w:rsidRPr="008679CD">
        <w:rPr>
          <w:i/>
        </w:rPr>
        <w:t>informační systémy</w:t>
      </w:r>
      <w:r w:rsidR="005F0A54">
        <w:t xml:space="preserve"> a vždy </w:t>
      </w:r>
      <w:r w:rsidR="00177B4C" w:rsidRPr="00221206">
        <w:t xml:space="preserve">pro celý </w:t>
      </w:r>
      <w:r w:rsidR="00177B4C">
        <w:t xml:space="preserve">IS nezávisle na počtu jeho </w:t>
      </w:r>
      <w:r w:rsidR="00D47F7F">
        <w:t xml:space="preserve">nezávislých </w:t>
      </w:r>
      <w:r w:rsidR="00177B4C">
        <w:t>insta</w:t>
      </w:r>
      <w:r w:rsidR="00D47F7F">
        <w:t>la</w:t>
      </w:r>
      <w:r w:rsidR="00177B4C">
        <w:t>cí</w:t>
      </w:r>
      <w:r w:rsidR="00177B4C" w:rsidRPr="00221206">
        <w:t>.</w:t>
      </w:r>
      <w:r w:rsidR="00DE1883">
        <w:t xml:space="preserve"> V případě potřeby delegace části povinností a odpovědností </w:t>
      </w:r>
      <w:r w:rsidR="00DE1883" w:rsidRPr="00DE1883">
        <w:rPr>
          <w:i/>
        </w:rPr>
        <w:t>garanta primárního aktiva</w:t>
      </w:r>
      <w:r w:rsidR="00DE1883">
        <w:t xml:space="preserve"> na justiční složky </w:t>
      </w:r>
      <w:r w:rsidR="007714B8">
        <w:t xml:space="preserve">(zejména v případě existence </w:t>
      </w:r>
      <w:r w:rsidR="007714B8" w:rsidRPr="007714B8">
        <w:t>nezávislé instalace IS</w:t>
      </w:r>
      <w:r w:rsidR="007714B8">
        <w:t xml:space="preserve"> na složkách) je na justičních složkách možné obsadit roli </w:t>
      </w:r>
      <w:r w:rsidR="007714B8" w:rsidRPr="007714B8">
        <w:rPr>
          <w:i/>
        </w:rPr>
        <w:t>místního garanta primárního aktiva</w:t>
      </w:r>
      <w:r w:rsidR="007714B8">
        <w:t xml:space="preserve"> (viz níže).</w:t>
      </w:r>
    </w:p>
    <w:p w14:paraId="5BA8795B" w14:textId="192ED130" w:rsidR="0025278F" w:rsidRDefault="0065675D" w:rsidP="00211796">
      <w:pPr>
        <w:pStyle w:val="Bodpedpisu"/>
      </w:pPr>
      <w:r w:rsidRPr="0065675D">
        <w:t xml:space="preserve">Do role </w:t>
      </w:r>
      <w:r w:rsidRPr="0065675D">
        <w:rPr>
          <w:i/>
        </w:rPr>
        <w:t>garanta primárního aktiva</w:t>
      </w:r>
      <w:r w:rsidRPr="0065675D">
        <w:t xml:space="preserve"> určuje ministr pracovníka na návrh ředitele odboru zodpovídajícího za výkon věcné agendy, resp. vedoucího justiční složky.</w:t>
      </w:r>
    </w:p>
    <w:p w14:paraId="5BA8795C" w14:textId="23C22C45" w:rsidR="0025278F" w:rsidRDefault="0025278F" w:rsidP="00211796">
      <w:pPr>
        <w:pStyle w:val="Bodpedpisu"/>
      </w:pPr>
      <w:r>
        <w:t xml:space="preserve">Mezi základní povinnosti a odpovědnosti </w:t>
      </w:r>
      <w:r w:rsidR="00E0312B" w:rsidRPr="00E0312B">
        <w:rPr>
          <w:i/>
        </w:rPr>
        <w:t>g</w:t>
      </w:r>
      <w:r w:rsidRPr="00E0312B">
        <w:rPr>
          <w:i/>
        </w:rPr>
        <w:t xml:space="preserve">aranta </w:t>
      </w:r>
      <w:r w:rsidR="00E0312B" w:rsidRPr="00E0312B">
        <w:rPr>
          <w:i/>
        </w:rPr>
        <w:t>primární</w:t>
      </w:r>
      <w:r w:rsidR="003C00DD">
        <w:rPr>
          <w:i/>
        </w:rPr>
        <w:t>ho</w:t>
      </w:r>
      <w:r w:rsidR="00E0312B" w:rsidRPr="00E0312B">
        <w:rPr>
          <w:i/>
        </w:rPr>
        <w:t xml:space="preserve"> </w:t>
      </w:r>
      <w:r w:rsidRPr="00E0312B">
        <w:rPr>
          <w:i/>
        </w:rPr>
        <w:t>aktiv</w:t>
      </w:r>
      <w:r w:rsidR="003C00DD">
        <w:rPr>
          <w:i/>
        </w:rPr>
        <w:t>a</w:t>
      </w:r>
      <w:r>
        <w:t xml:space="preserve"> patří:</w:t>
      </w:r>
    </w:p>
    <w:p w14:paraId="5BA8795D" w14:textId="04894993" w:rsidR="0025278F" w:rsidRDefault="0025278F" w:rsidP="0023462E">
      <w:pPr>
        <w:pStyle w:val="Bodpedpisu2urovne"/>
      </w:pPr>
      <w:r>
        <w:t>odpov</w:t>
      </w:r>
      <w:r w:rsidR="005F0108">
        <w:t>ědnost</w:t>
      </w:r>
      <w:r>
        <w:t xml:space="preserve"> za identifikaci a sledování legislativních a dalších požadavků týkajících se bezpečnosti a ochrany</w:t>
      </w:r>
      <w:r w:rsidR="00CA120D">
        <w:t xml:space="preserve"> primárního aktiva,</w:t>
      </w:r>
      <w:r>
        <w:t xml:space="preserve"> </w:t>
      </w:r>
      <w:r w:rsidR="00CA120D">
        <w:t xml:space="preserve">a uživatelských funkcionalit </w:t>
      </w:r>
      <w:r w:rsidR="005E672B">
        <w:t xml:space="preserve">specifických </w:t>
      </w:r>
      <w:r>
        <w:t xml:space="preserve">pro </w:t>
      </w:r>
      <w:r w:rsidR="00E34697">
        <w:t xml:space="preserve">primární </w:t>
      </w:r>
      <w:r>
        <w:t>aktivum,</w:t>
      </w:r>
    </w:p>
    <w:p w14:paraId="5BA8795E" w14:textId="2DA837BF" w:rsidR="0025278F" w:rsidRDefault="00B424F5" w:rsidP="0023462E">
      <w:pPr>
        <w:pStyle w:val="Bodpedpisu2urovne"/>
      </w:pPr>
      <w:r>
        <w:t>urč</w:t>
      </w:r>
      <w:r w:rsidR="005F0108">
        <w:t>ení</w:t>
      </w:r>
      <w:r>
        <w:t xml:space="preserve"> klasifikac</w:t>
      </w:r>
      <w:r w:rsidR="005F0108">
        <w:t>e</w:t>
      </w:r>
      <w:r>
        <w:t xml:space="preserve"> </w:t>
      </w:r>
      <w:r w:rsidR="000350D1">
        <w:t>primární</w:t>
      </w:r>
      <w:r>
        <w:t>ho</w:t>
      </w:r>
      <w:r w:rsidR="000350D1">
        <w:t xml:space="preserve"> </w:t>
      </w:r>
      <w:r w:rsidR="0025278F">
        <w:t>aktiv</w:t>
      </w:r>
      <w:r>
        <w:t>a</w:t>
      </w:r>
      <w:r w:rsidR="000350D1">
        <w:t xml:space="preserve">, </w:t>
      </w:r>
      <w:r w:rsidR="0025278F">
        <w:t xml:space="preserve">a to na základě </w:t>
      </w:r>
      <w:r w:rsidR="000A66B1">
        <w:t xml:space="preserve">jeho </w:t>
      </w:r>
      <w:r w:rsidR="0025278F">
        <w:t>hodnoty a citlivosti (</w:t>
      </w:r>
      <w:r w:rsidR="00D4153C">
        <w:t xml:space="preserve">s </w:t>
      </w:r>
      <w:r w:rsidR="0025278F">
        <w:t xml:space="preserve">využitím klasifikačních stupňů a pravidel uvedených v politice </w:t>
      </w:r>
      <w:r w:rsidR="0025278F" w:rsidRPr="00C16673">
        <w:t>aktiv</w:t>
      </w:r>
      <w:r w:rsidR="0025278F">
        <w:t>),</w:t>
      </w:r>
    </w:p>
    <w:p w14:paraId="5BA8795F" w14:textId="32B99307" w:rsidR="0025278F" w:rsidRDefault="0025278F" w:rsidP="0023462E">
      <w:pPr>
        <w:pStyle w:val="Bodpedpisu2urovne"/>
      </w:pPr>
      <w:r>
        <w:t>stanov</w:t>
      </w:r>
      <w:r w:rsidR="005F0108">
        <w:t>ení</w:t>
      </w:r>
      <w:r>
        <w:t xml:space="preserve"> požadavk</w:t>
      </w:r>
      <w:r w:rsidR="005F0108">
        <w:t>ů</w:t>
      </w:r>
      <w:r>
        <w:t xml:space="preserve"> pro přidělování přístupu k </w:t>
      </w:r>
      <w:r w:rsidR="00E34697">
        <w:t xml:space="preserve">primárnímu </w:t>
      </w:r>
      <w:r>
        <w:t>aktivu, tedy jejich vhodnost a dostatečnost, a to jak požadavky na typy uživatelů a podmínky pro získání přístupu, tak i na procesy pro získání přístupu,</w:t>
      </w:r>
    </w:p>
    <w:p w14:paraId="5BA87960" w14:textId="02A40D79" w:rsidR="0025278F" w:rsidRDefault="0025278F" w:rsidP="0023462E">
      <w:pPr>
        <w:pStyle w:val="Bodpedpisu2urovne"/>
      </w:pPr>
      <w:r>
        <w:lastRenderedPageBreak/>
        <w:t>stanov</w:t>
      </w:r>
      <w:r w:rsidR="005F0108">
        <w:t>ení</w:t>
      </w:r>
      <w:r>
        <w:t xml:space="preserve"> pravid</w:t>
      </w:r>
      <w:r w:rsidR="005F0108">
        <w:t>e</w:t>
      </w:r>
      <w:r>
        <w:t xml:space="preserve">l pro povolené používání </w:t>
      </w:r>
      <w:r w:rsidR="00E34697">
        <w:t xml:space="preserve">primárního </w:t>
      </w:r>
      <w:r>
        <w:t>aktiva a povolené způsoby výměny příslušných informací s jinými subjekty,</w:t>
      </w:r>
    </w:p>
    <w:p w14:paraId="5BA87962" w14:textId="3493E8D7" w:rsidR="0025278F" w:rsidRDefault="0025278F" w:rsidP="0023462E">
      <w:pPr>
        <w:pStyle w:val="Bodpedpisu2urovne"/>
      </w:pPr>
      <w:r>
        <w:t>schval</w:t>
      </w:r>
      <w:r w:rsidR="005F0108">
        <w:t>ování</w:t>
      </w:r>
      <w:r>
        <w:t xml:space="preserve"> </w:t>
      </w:r>
      <w:r w:rsidRPr="007856B3">
        <w:t>vhodnost</w:t>
      </w:r>
      <w:r w:rsidR="005F0108">
        <w:t>i</w:t>
      </w:r>
      <w:r w:rsidRPr="007856B3">
        <w:t xml:space="preserve"> a potřeb</w:t>
      </w:r>
      <w:r w:rsidR="005F0108">
        <w:t>y</w:t>
      </w:r>
      <w:r w:rsidRPr="007856B3">
        <w:t xml:space="preserve"> změnových požadavků</w:t>
      </w:r>
      <w:r>
        <w:t xml:space="preserve"> na IS </w:t>
      </w:r>
      <w:r w:rsidR="00D4153C">
        <w:t>primárního aktiva</w:t>
      </w:r>
      <w:r w:rsidR="000A66B1">
        <w:t xml:space="preserve"> </w:t>
      </w:r>
      <w:r>
        <w:t xml:space="preserve">v oblasti uživatelské funkcionality </w:t>
      </w:r>
      <w:r w:rsidRPr="007856B3">
        <w:t>z hlediska zajištění fungování systému</w:t>
      </w:r>
      <w:r>
        <w:t>,</w:t>
      </w:r>
    </w:p>
    <w:p w14:paraId="5BA87963" w14:textId="093D9388" w:rsidR="00E34697" w:rsidRDefault="0025278F" w:rsidP="0023462E">
      <w:pPr>
        <w:pStyle w:val="Bodpedpisu2urovne"/>
      </w:pPr>
      <w:r>
        <w:t>stanov</w:t>
      </w:r>
      <w:r w:rsidR="005F0108">
        <w:t>ení</w:t>
      </w:r>
      <w:r>
        <w:t xml:space="preserve"> požadavk</w:t>
      </w:r>
      <w:r w:rsidR="005F0108">
        <w:t>ů</w:t>
      </w:r>
      <w:r>
        <w:t xml:space="preserve"> </w:t>
      </w:r>
      <w:r w:rsidR="00E34697">
        <w:t xml:space="preserve">na IS </w:t>
      </w:r>
      <w:r w:rsidR="008F31EB">
        <w:t>primární</w:t>
      </w:r>
      <w:r w:rsidR="004B44E8">
        <w:t>ho</w:t>
      </w:r>
      <w:r w:rsidR="008F31EB">
        <w:t xml:space="preserve"> aktiv</w:t>
      </w:r>
      <w:r w:rsidR="004B44E8">
        <w:t xml:space="preserve">a </w:t>
      </w:r>
      <w:r>
        <w:t>z oblasti zajištění kontinuity činností</w:t>
      </w:r>
      <w:r w:rsidR="00E34697">
        <w:t>,</w:t>
      </w:r>
    </w:p>
    <w:p w14:paraId="5BA87964" w14:textId="2DDFE782" w:rsidR="00E34697" w:rsidRDefault="00E34697" w:rsidP="0023462E">
      <w:pPr>
        <w:pStyle w:val="Bodpedpisu2urovne"/>
      </w:pPr>
      <w:r>
        <w:t>rozhod</w:t>
      </w:r>
      <w:r w:rsidR="005F0108">
        <w:t>nutí</w:t>
      </w:r>
      <w:r>
        <w:t xml:space="preserve"> o vypracování plánu </w:t>
      </w:r>
      <w:r w:rsidR="00E47328">
        <w:t xml:space="preserve">kontinuity </w:t>
      </w:r>
      <w:r>
        <w:t>činnosti</w:t>
      </w:r>
      <w:r w:rsidR="0063751E">
        <w:t>,</w:t>
      </w:r>
    </w:p>
    <w:p w14:paraId="5BA87965" w14:textId="64A8E7FE" w:rsidR="001405E8" w:rsidRDefault="001405E8" w:rsidP="0023462E">
      <w:pPr>
        <w:pStyle w:val="Bodpedpisu2urovne"/>
      </w:pPr>
      <w:r>
        <w:t>poskyt</w:t>
      </w:r>
      <w:r w:rsidR="005F0108">
        <w:t>ování</w:t>
      </w:r>
      <w:r>
        <w:t xml:space="preserve"> informac</w:t>
      </w:r>
      <w:r w:rsidR="005F0108">
        <w:t>í</w:t>
      </w:r>
      <w:r>
        <w:t xml:space="preserve"> </w:t>
      </w:r>
      <w:r w:rsidR="000A6F4A">
        <w:t xml:space="preserve">pro </w:t>
      </w:r>
      <w:r>
        <w:t>hodnocení rizik,</w:t>
      </w:r>
    </w:p>
    <w:p w14:paraId="3ED8E4EC" w14:textId="6BA73629" w:rsidR="00BE3444" w:rsidRDefault="00BE3444" w:rsidP="0023462E">
      <w:pPr>
        <w:pStyle w:val="Bodpedpisu2urovne"/>
      </w:pPr>
      <w:r>
        <w:t>metodick</w:t>
      </w:r>
      <w:r w:rsidR="00212057">
        <w:t>é řízení</w:t>
      </w:r>
      <w:r>
        <w:t xml:space="preserve"> činnost</w:t>
      </w:r>
      <w:r w:rsidR="00212057">
        <w:t>i</w:t>
      </w:r>
      <w:r>
        <w:t xml:space="preserve"> </w:t>
      </w:r>
      <w:r w:rsidRPr="00BE3444">
        <w:rPr>
          <w:i/>
        </w:rPr>
        <w:t>místních garantů primární</w:t>
      </w:r>
      <w:r w:rsidR="00DA2F61">
        <w:rPr>
          <w:i/>
        </w:rPr>
        <w:t>ho</w:t>
      </w:r>
      <w:r w:rsidRPr="00BE3444">
        <w:rPr>
          <w:i/>
        </w:rPr>
        <w:t xml:space="preserve"> aktiv</w:t>
      </w:r>
      <w:r w:rsidR="00DA2F61">
        <w:rPr>
          <w:i/>
        </w:rPr>
        <w:t>a</w:t>
      </w:r>
      <w:r w:rsidRPr="00BE3444">
        <w:t>,</w:t>
      </w:r>
    </w:p>
    <w:p w14:paraId="5BA87966" w14:textId="1758E39C" w:rsidR="00717DAF" w:rsidRPr="00717DAF" w:rsidRDefault="00717DAF" w:rsidP="0023462E">
      <w:pPr>
        <w:pStyle w:val="Bodpedpisu2urovne"/>
      </w:pPr>
      <w:r w:rsidRPr="00717DAF">
        <w:t>odpov</w:t>
      </w:r>
      <w:r w:rsidR="005F0108">
        <w:t>ědnost</w:t>
      </w:r>
      <w:r w:rsidRPr="00717DAF">
        <w:t xml:space="preserve"> za </w:t>
      </w:r>
      <w:r w:rsidR="00CA120D">
        <w:t xml:space="preserve">metodickou </w:t>
      </w:r>
      <w:r w:rsidRPr="00717DAF">
        <w:t>koordinaci činností mezi</w:t>
      </w:r>
      <w:r>
        <w:t xml:space="preserve"> zástupci uživatelů z jednotlivých složek</w:t>
      </w:r>
      <w:r w:rsidR="005F0108">
        <w:t>,</w:t>
      </w:r>
      <w:r>
        <w:t xml:space="preserve"> resp. mezi </w:t>
      </w:r>
      <w:r w:rsidRPr="00DA5B67">
        <w:rPr>
          <w:i/>
        </w:rPr>
        <w:t xml:space="preserve">místními garanty </w:t>
      </w:r>
      <w:r w:rsidR="00DD554D">
        <w:rPr>
          <w:i/>
        </w:rPr>
        <w:t>primární</w:t>
      </w:r>
      <w:r w:rsidR="00DA2F61">
        <w:rPr>
          <w:i/>
        </w:rPr>
        <w:t>ho</w:t>
      </w:r>
      <w:r w:rsidRPr="00DA5B67">
        <w:rPr>
          <w:i/>
        </w:rPr>
        <w:t xml:space="preserve"> aktiv</w:t>
      </w:r>
      <w:r w:rsidR="00DA2F61">
        <w:rPr>
          <w:i/>
        </w:rPr>
        <w:t>a</w:t>
      </w:r>
      <w:r>
        <w:t>,</w:t>
      </w:r>
    </w:p>
    <w:p w14:paraId="5BA87967" w14:textId="76E92DFC" w:rsidR="000B6D3A" w:rsidRDefault="0063751E" w:rsidP="0023462E">
      <w:pPr>
        <w:pStyle w:val="Bodpedpisu2urovne"/>
      </w:pPr>
      <w:r>
        <w:t>akcept</w:t>
      </w:r>
      <w:r w:rsidR="00AC59D1">
        <w:t>ace</w:t>
      </w:r>
      <w:r>
        <w:t xml:space="preserve"> rizik spojen</w:t>
      </w:r>
      <w:r w:rsidR="00AC59D1">
        <w:t>ých</w:t>
      </w:r>
      <w:r>
        <w:t xml:space="preserve"> s primárním aktivem nebo </w:t>
      </w:r>
      <w:r w:rsidR="004B44E8">
        <w:t xml:space="preserve">jeho </w:t>
      </w:r>
      <w:r w:rsidR="00CD5EB2">
        <w:t>IS</w:t>
      </w:r>
      <w:r w:rsidR="000B6D3A">
        <w:t>,</w:t>
      </w:r>
      <w:r w:rsidR="005E672B">
        <w:t xml:space="preserve"> a</w:t>
      </w:r>
    </w:p>
    <w:p w14:paraId="5BA87969" w14:textId="77777777" w:rsidR="0025278F" w:rsidRDefault="0025278F" w:rsidP="0023462E">
      <w:pPr>
        <w:pStyle w:val="Bodpedpisu2urovne"/>
      </w:pPr>
      <w:r>
        <w:t>další povinnosti uvedené v </w:t>
      </w:r>
      <w:r w:rsidRPr="0081203B">
        <w:t>dílčích bezpečnostních politik</w:t>
      </w:r>
      <w:r>
        <w:t>ách.</w:t>
      </w:r>
    </w:p>
    <w:p w14:paraId="5BA8796A" w14:textId="554A860D" w:rsidR="0025278F" w:rsidRDefault="0025278F" w:rsidP="00211796">
      <w:pPr>
        <w:pStyle w:val="Bodpedpisu"/>
      </w:pPr>
      <w:bookmarkStart w:id="9" w:name="_Ref20344791"/>
      <w:r w:rsidRPr="004B44E8">
        <w:t xml:space="preserve">Garant </w:t>
      </w:r>
      <w:r w:rsidR="004B44E8" w:rsidRPr="004B44E8">
        <w:t>primární</w:t>
      </w:r>
      <w:r w:rsidR="003C00DD">
        <w:t>ho</w:t>
      </w:r>
      <w:r w:rsidR="004B44E8" w:rsidRPr="004B44E8">
        <w:t xml:space="preserve"> </w:t>
      </w:r>
      <w:r w:rsidRPr="004B44E8">
        <w:t>aktiv</w:t>
      </w:r>
      <w:r w:rsidR="003C00DD">
        <w:t>a</w:t>
      </w:r>
      <w:r>
        <w:t xml:space="preserve"> má právo:</w:t>
      </w:r>
      <w:bookmarkEnd w:id="9"/>
    </w:p>
    <w:p w14:paraId="5BA8796B" w14:textId="77777777" w:rsidR="00EE74CA" w:rsidRDefault="00EE74CA" w:rsidP="0023462E">
      <w:pPr>
        <w:pStyle w:val="Bodpedpisu2urovne"/>
      </w:pPr>
      <w:r w:rsidRPr="00616106">
        <w:t>požadovat nezbytnou součinnost od</w:t>
      </w:r>
      <w:r>
        <w:t xml:space="preserve"> </w:t>
      </w:r>
      <w:r>
        <w:rPr>
          <w:i/>
        </w:rPr>
        <w:t>technického garanta IS</w:t>
      </w:r>
      <w:r>
        <w:t>,</w:t>
      </w:r>
    </w:p>
    <w:p w14:paraId="5BA8796C" w14:textId="2705916B" w:rsidR="00686554" w:rsidRDefault="00686554" w:rsidP="0023462E">
      <w:pPr>
        <w:pStyle w:val="Bodpedpisu2urovne"/>
      </w:pPr>
      <w:r w:rsidRPr="00616106">
        <w:t>požadovat nezbytnou součinnost od</w:t>
      </w:r>
      <w:r>
        <w:t xml:space="preserve"> </w:t>
      </w:r>
      <w:r w:rsidRPr="00686554">
        <w:rPr>
          <w:i/>
        </w:rPr>
        <w:t>garantů podpůr</w:t>
      </w:r>
      <w:r w:rsidR="00DA2F61">
        <w:rPr>
          <w:i/>
        </w:rPr>
        <w:t>ného</w:t>
      </w:r>
      <w:r w:rsidRPr="00686554">
        <w:rPr>
          <w:i/>
        </w:rPr>
        <w:t xml:space="preserve"> aktiv</w:t>
      </w:r>
      <w:r w:rsidR="00DA2F61">
        <w:rPr>
          <w:i/>
        </w:rPr>
        <w:t>a</w:t>
      </w:r>
      <w:r>
        <w:t xml:space="preserve">, jejichž podpůrná aktiva </w:t>
      </w:r>
      <w:r w:rsidR="00EE74CA">
        <w:t>se podílí na provozu IS primárního aktiva,</w:t>
      </w:r>
    </w:p>
    <w:p w14:paraId="5BA8796D" w14:textId="77777777" w:rsidR="00686554" w:rsidRDefault="00686554" w:rsidP="0023462E">
      <w:pPr>
        <w:pStyle w:val="Bodpedpisu2urovne"/>
      </w:pPr>
      <w:r w:rsidRPr="00616106">
        <w:t>požadovat nezbytnou součinnost od justičních složek, které s aktivem pracují</w:t>
      </w:r>
      <w:r>
        <w:t>,</w:t>
      </w:r>
    </w:p>
    <w:p w14:paraId="5BA8796E" w14:textId="27F24097" w:rsidR="0025278F" w:rsidRDefault="0025278F" w:rsidP="0023462E">
      <w:pPr>
        <w:pStyle w:val="Bodpedpisu2urovne"/>
      </w:pPr>
      <w:r w:rsidRPr="00EB32F2">
        <w:t>požadovat součinnost od útvarů ministerstva, je-li to třeba pro jeho rozhodnutí týkající se vývoje, provozu, použití a údržby jednotlivých částí informačního systému; součinnost poskytují zejména odbor informatiky, odbor ekonomický, odbor bezpečnosti a krizového řízení, odbor právní, odbor legislativní</w:t>
      </w:r>
      <w:r w:rsidR="00D47F7F">
        <w:t>, pověřenec pro ochranu osobních údajů</w:t>
      </w:r>
      <w:r w:rsidRPr="00EB32F2">
        <w:t xml:space="preserve"> a dále odbor, kterého se a</w:t>
      </w:r>
      <w:r w:rsidR="005A10AF">
        <w:t>ktivum věcně týká, je-li takový,</w:t>
      </w:r>
    </w:p>
    <w:p w14:paraId="5BA8796F" w14:textId="3BF7C861" w:rsidR="005A10AF" w:rsidRDefault="005A10AF" w:rsidP="0023462E">
      <w:pPr>
        <w:pStyle w:val="Bodpedpisu2urovne"/>
      </w:pPr>
      <w:r>
        <w:t xml:space="preserve">vyžádat </w:t>
      </w:r>
      <w:r w:rsidR="00AC59D1">
        <w:t xml:space="preserve">si </w:t>
      </w:r>
      <w:r>
        <w:t>provedení kontroly primárního aktiva</w:t>
      </w:r>
      <w:r w:rsidR="00AC59D1">
        <w:t>,</w:t>
      </w:r>
      <w:r>
        <w:t xml:space="preserve"> resp. souvisejících podpůrných aktiv,</w:t>
      </w:r>
      <w:r w:rsidR="00176862">
        <w:t xml:space="preserve"> a</w:t>
      </w:r>
    </w:p>
    <w:p w14:paraId="5BA87971" w14:textId="5066A4D8" w:rsidR="005A10AF" w:rsidRPr="00EB32F2" w:rsidRDefault="005A10AF" w:rsidP="00073178">
      <w:pPr>
        <w:pStyle w:val="Bodpedpisu2urovne"/>
      </w:pPr>
      <w:r>
        <w:t xml:space="preserve">vyžádat </w:t>
      </w:r>
      <w:r w:rsidR="00AC59D1">
        <w:t xml:space="preserve">si </w:t>
      </w:r>
      <w:r>
        <w:t>auditní zprávu primárního aktiva</w:t>
      </w:r>
      <w:r w:rsidR="00AC59D1">
        <w:t>,</w:t>
      </w:r>
      <w:r>
        <w:t xml:space="preserve"> resp. souvisejících podpůrných aktiv</w:t>
      </w:r>
      <w:r w:rsidR="00073178">
        <w:t>.</w:t>
      </w:r>
    </w:p>
    <w:p w14:paraId="5BA87972" w14:textId="2FBDE5CE" w:rsidR="0025278F" w:rsidRDefault="008C57F0" w:rsidP="00211796">
      <w:pPr>
        <w:pStyle w:val="Bodpedpisu"/>
      </w:pPr>
      <w:r>
        <w:t>R</w:t>
      </w:r>
      <w:r w:rsidR="0025278F">
        <w:t xml:space="preserve">ole </w:t>
      </w:r>
      <w:r w:rsidRPr="00AE6DD4">
        <w:rPr>
          <w:i/>
        </w:rPr>
        <w:t>garant primárn</w:t>
      </w:r>
      <w:r w:rsidR="00DA2F61">
        <w:rPr>
          <w:i/>
        </w:rPr>
        <w:t>ího</w:t>
      </w:r>
      <w:r w:rsidRPr="00AE6DD4">
        <w:rPr>
          <w:i/>
        </w:rPr>
        <w:t xml:space="preserve"> aktiv</w:t>
      </w:r>
      <w:r w:rsidR="00DA2F61">
        <w:rPr>
          <w:i/>
        </w:rPr>
        <w:t>a</w:t>
      </w:r>
      <w:r>
        <w:t xml:space="preserve"> </w:t>
      </w:r>
      <w:r w:rsidR="0025278F">
        <w:t>musí být obsazena pouze kvalifikovanou osobou, které splňuje následující požadavky:</w:t>
      </w:r>
    </w:p>
    <w:p w14:paraId="5BA87973" w14:textId="2727E7EB" w:rsidR="0025278F" w:rsidRDefault="0025278F" w:rsidP="0023462E">
      <w:pPr>
        <w:pStyle w:val="Bodpedpisu2urovne"/>
      </w:pPr>
      <w:r>
        <w:t xml:space="preserve">požadavky na prověření </w:t>
      </w:r>
      <w:r w:rsidR="00C840E4">
        <w:t>pracovníků</w:t>
      </w:r>
      <w:r w:rsidR="00C840E4" w:rsidRPr="00F92DFB">
        <w:t xml:space="preserve"> </w:t>
      </w:r>
      <w:r>
        <w:t xml:space="preserve">uvedené v politice </w:t>
      </w:r>
      <w:r w:rsidRPr="00BB1091">
        <w:t>bezpečnosti lidských zdrojů</w:t>
      </w:r>
      <w:r w:rsidR="005745F9">
        <w:t>,</w:t>
      </w:r>
      <w:r>
        <w:t xml:space="preserve"> a</w:t>
      </w:r>
    </w:p>
    <w:p w14:paraId="5BA87974" w14:textId="77777777" w:rsidR="0025278F" w:rsidRDefault="0025278F" w:rsidP="0023462E">
      <w:pPr>
        <w:pStyle w:val="Bodpedpisu2urovne"/>
      </w:pPr>
      <w:r w:rsidRPr="00AD0190">
        <w:t>je pro tuto činnost vyškolena.</w:t>
      </w:r>
    </w:p>
    <w:p w14:paraId="5BA87976" w14:textId="59F4E166" w:rsidR="00054369" w:rsidRDefault="00AE6DD4" w:rsidP="00211796">
      <w:pPr>
        <w:pStyle w:val="Bodpedpisu"/>
      </w:pPr>
      <w:r>
        <w:t xml:space="preserve">Role </w:t>
      </w:r>
      <w:r w:rsidRPr="00221206">
        <w:rPr>
          <w:i/>
        </w:rPr>
        <w:t>garant primární</w:t>
      </w:r>
      <w:r w:rsidR="00DA2F61">
        <w:rPr>
          <w:i/>
        </w:rPr>
        <w:t>ho</w:t>
      </w:r>
      <w:r w:rsidRPr="00221206">
        <w:rPr>
          <w:i/>
        </w:rPr>
        <w:t xml:space="preserve"> aktiv</w:t>
      </w:r>
      <w:r w:rsidR="00DA2F61">
        <w:rPr>
          <w:i/>
        </w:rPr>
        <w:t>a</w:t>
      </w:r>
      <w:r>
        <w:t xml:space="preserve"> odpovídá </w:t>
      </w:r>
      <w:r w:rsidR="00206D93">
        <w:t xml:space="preserve">za primární aktivum, což je informace nebo služba, kterou zpracovává nebo poskytuje informační a komunikační systém, ve smyslu </w:t>
      </w:r>
      <w:proofErr w:type="spellStart"/>
      <w:r w:rsidR="00FB718F">
        <w:t>p</w:t>
      </w:r>
      <w:bookmarkStart w:id="10" w:name="_GoBack"/>
      <w:bookmarkEnd w:id="10"/>
      <w:r w:rsidR="00206D93">
        <w:t>říl</w:t>
      </w:r>
      <w:proofErr w:type="spellEnd"/>
      <w:r w:rsidR="00206D93">
        <w:t xml:space="preserve">. 5, kap. 1.2 odst. a) písm. 1) </w:t>
      </w:r>
      <w:r w:rsidR="00C939F6" w:rsidRPr="00C939F6">
        <w:t>vyhlášky č. 82/2018 Sb.</w:t>
      </w:r>
      <w:r w:rsidR="00AC59D1">
        <w:t>,</w:t>
      </w:r>
      <w:r w:rsidR="00C939F6" w:rsidRPr="00C939F6">
        <w:t xml:space="preserve"> o kybernetické bezpečnosti</w:t>
      </w:r>
      <w:r w:rsidR="00C939F6">
        <w:t>.</w:t>
      </w:r>
    </w:p>
    <w:p w14:paraId="10F38D08" w14:textId="77777777" w:rsidR="00BD6C06" w:rsidRDefault="00BD6C06" w:rsidP="00BD6C06"/>
    <w:p w14:paraId="5BA87977" w14:textId="7F79EF6A" w:rsidR="00847EDD" w:rsidRDefault="00847EDD" w:rsidP="00211796">
      <w:pPr>
        <w:pStyle w:val="Nadpis2"/>
      </w:pPr>
      <w:bookmarkStart w:id="11" w:name="_Toc102992844"/>
      <w:r>
        <w:t>Místní garant primární</w:t>
      </w:r>
      <w:r w:rsidR="003C00DD">
        <w:t>ho</w:t>
      </w:r>
      <w:r>
        <w:t xml:space="preserve"> aktiv</w:t>
      </w:r>
      <w:r w:rsidR="003C00DD">
        <w:t>a</w:t>
      </w:r>
      <w:bookmarkEnd w:id="11"/>
    </w:p>
    <w:p w14:paraId="5BA87978" w14:textId="2AA42167" w:rsidR="00847EDD" w:rsidRDefault="00847EDD" w:rsidP="00211796">
      <w:pPr>
        <w:pStyle w:val="Bodpedpisu"/>
      </w:pPr>
      <w:r>
        <w:rPr>
          <w:i/>
        </w:rPr>
        <w:t>Místní g</w:t>
      </w:r>
      <w:r w:rsidRPr="00221206">
        <w:rPr>
          <w:i/>
        </w:rPr>
        <w:t>arant primární</w:t>
      </w:r>
      <w:r w:rsidR="00DA2F61">
        <w:rPr>
          <w:i/>
        </w:rPr>
        <w:t>ho</w:t>
      </w:r>
      <w:r w:rsidRPr="00221206">
        <w:rPr>
          <w:i/>
        </w:rPr>
        <w:t xml:space="preserve"> aktiv</w:t>
      </w:r>
      <w:r w:rsidR="00DA2F61">
        <w:rPr>
          <w:i/>
        </w:rPr>
        <w:t>a</w:t>
      </w:r>
      <w:r>
        <w:t xml:space="preserve"> je osoba, která zastupuje </w:t>
      </w:r>
      <w:r w:rsidRPr="00DA5B67">
        <w:rPr>
          <w:i/>
        </w:rPr>
        <w:t>garanta primární</w:t>
      </w:r>
      <w:r w:rsidR="00DA2F61">
        <w:rPr>
          <w:i/>
        </w:rPr>
        <w:t>ho</w:t>
      </w:r>
      <w:r w:rsidRPr="00DA5B67">
        <w:rPr>
          <w:i/>
        </w:rPr>
        <w:t xml:space="preserve"> aktiv</w:t>
      </w:r>
      <w:r w:rsidR="00DA2F61">
        <w:rPr>
          <w:i/>
        </w:rPr>
        <w:t>a</w:t>
      </w:r>
      <w:r>
        <w:t xml:space="preserve"> v prostředí justiční složky.</w:t>
      </w:r>
    </w:p>
    <w:p w14:paraId="5BA87979" w14:textId="692CB4A9" w:rsidR="00847EDD" w:rsidRDefault="00847EDD" w:rsidP="00211796">
      <w:pPr>
        <w:pStyle w:val="Bodpedpisu"/>
      </w:pPr>
      <w:r w:rsidRPr="009E075A">
        <w:t>Místní garant primární</w:t>
      </w:r>
      <w:r w:rsidR="00DA2F61" w:rsidRPr="009E075A">
        <w:t>ho</w:t>
      </w:r>
      <w:r w:rsidRPr="009E075A">
        <w:t xml:space="preserve"> aktiv</w:t>
      </w:r>
      <w:r w:rsidR="00DA2F61" w:rsidRPr="009E075A">
        <w:t>a</w:t>
      </w:r>
      <w:r>
        <w:t xml:space="preserve"> je určován</w:t>
      </w:r>
      <w:r w:rsidR="00FA55F6">
        <w:t>/</w:t>
      </w:r>
      <w:r w:rsidR="00C00C93">
        <w:t xml:space="preserve">jmenován </w:t>
      </w:r>
      <w:r>
        <w:t xml:space="preserve">pouze pro </w:t>
      </w:r>
      <w:r w:rsidRPr="009E075A">
        <w:t>klíčové informační systémy</w:t>
      </w:r>
      <w:r>
        <w:t xml:space="preserve">. </w:t>
      </w:r>
    </w:p>
    <w:p w14:paraId="5BA8797A" w14:textId="2B7BC9C6" w:rsidR="00847EDD" w:rsidRDefault="00847EDD" w:rsidP="00211796">
      <w:pPr>
        <w:pStyle w:val="Bodpedpisu"/>
      </w:pPr>
      <w:r>
        <w:lastRenderedPageBreak/>
        <w:t xml:space="preserve">Do role </w:t>
      </w:r>
      <w:r w:rsidRPr="00ED285A">
        <w:rPr>
          <w:i/>
        </w:rPr>
        <w:t>místní</w:t>
      </w:r>
      <w:r w:rsidR="004E093C">
        <w:rPr>
          <w:i/>
        </w:rPr>
        <w:t>ho</w:t>
      </w:r>
      <w:r>
        <w:t xml:space="preserve"> </w:t>
      </w:r>
      <w:r w:rsidRPr="00221206">
        <w:rPr>
          <w:i/>
        </w:rPr>
        <w:t>garant</w:t>
      </w:r>
      <w:r w:rsidR="004E093C">
        <w:rPr>
          <w:i/>
        </w:rPr>
        <w:t>a</w:t>
      </w:r>
      <w:r w:rsidRPr="00221206">
        <w:rPr>
          <w:i/>
        </w:rPr>
        <w:t xml:space="preserve"> primární</w:t>
      </w:r>
      <w:r w:rsidR="00DA2F61">
        <w:rPr>
          <w:i/>
        </w:rPr>
        <w:t>ho</w:t>
      </w:r>
      <w:r w:rsidRPr="00221206">
        <w:rPr>
          <w:i/>
        </w:rPr>
        <w:t xml:space="preserve"> aktiv</w:t>
      </w:r>
      <w:r w:rsidR="00DA2F61">
        <w:rPr>
          <w:i/>
        </w:rPr>
        <w:t>a</w:t>
      </w:r>
      <w:r>
        <w:t xml:space="preserve"> </w:t>
      </w:r>
      <w:r w:rsidR="00042F19">
        <w:t>určuje</w:t>
      </w:r>
      <w:r w:rsidR="00FA55F6">
        <w:t>/</w:t>
      </w:r>
      <w:r w:rsidR="00E601BC">
        <w:t>jmenuje</w:t>
      </w:r>
      <w:r>
        <w:t xml:space="preserve"> pracovníka vedoucí justiční složky.</w:t>
      </w:r>
    </w:p>
    <w:p w14:paraId="5BA8797B" w14:textId="46F87A82" w:rsidR="00847EDD" w:rsidRDefault="00847EDD" w:rsidP="00211796">
      <w:pPr>
        <w:pStyle w:val="Bodpedpisu"/>
      </w:pPr>
      <w:r>
        <w:t xml:space="preserve">Mezi základní povinnosti a odpovědnosti </w:t>
      </w:r>
      <w:r w:rsidRPr="00ED285A">
        <w:rPr>
          <w:i/>
        </w:rPr>
        <w:t>místního</w:t>
      </w:r>
      <w:r>
        <w:t xml:space="preserve"> </w:t>
      </w:r>
      <w:r w:rsidRPr="00E0312B">
        <w:rPr>
          <w:i/>
        </w:rPr>
        <w:t>garanta primární</w:t>
      </w:r>
      <w:r w:rsidR="00DA2F61">
        <w:rPr>
          <w:i/>
        </w:rPr>
        <w:t>ho</w:t>
      </w:r>
      <w:r w:rsidRPr="00E0312B">
        <w:rPr>
          <w:i/>
        </w:rPr>
        <w:t xml:space="preserve"> aktiv</w:t>
      </w:r>
      <w:r w:rsidR="00DA2F61">
        <w:rPr>
          <w:i/>
        </w:rPr>
        <w:t>a</w:t>
      </w:r>
      <w:r>
        <w:t xml:space="preserve"> patří:</w:t>
      </w:r>
    </w:p>
    <w:p w14:paraId="5BA8797C" w14:textId="77777777" w:rsidR="00DB23AB" w:rsidRDefault="00847EDD" w:rsidP="0023462E">
      <w:pPr>
        <w:pStyle w:val="Bodpedpisu2urovne"/>
      </w:pPr>
      <w:r>
        <w:t xml:space="preserve">schvalování přístupů pracovníků složky do </w:t>
      </w:r>
      <w:r w:rsidR="00DB23AB" w:rsidRPr="008679CD">
        <w:rPr>
          <w:i/>
        </w:rPr>
        <w:t>klíčové</w:t>
      </w:r>
      <w:r w:rsidR="00DB23AB">
        <w:rPr>
          <w:i/>
        </w:rPr>
        <w:t>ho</w:t>
      </w:r>
      <w:r w:rsidR="00DB23AB" w:rsidRPr="008679CD">
        <w:rPr>
          <w:i/>
        </w:rPr>
        <w:t xml:space="preserve"> informační</w:t>
      </w:r>
      <w:r w:rsidR="00DB23AB">
        <w:rPr>
          <w:i/>
        </w:rPr>
        <w:t>ho systému</w:t>
      </w:r>
      <w:r w:rsidR="00DB23AB">
        <w:t>,</w:t>
      </w:r>
    </w:p>
    <w:p w14:paraId="5BA8797D" w14:textId="77777777" w:rsidR="00DB23AB" w:rsidRDefault="00A81BB3" w:rsidP="0023462E">
      <w:pPr>
        <w:pStyle w:val="Bodpedpisu2urovne"/>
      </w:pPr>
      <w:r w:rsidRPr="00A81BB3">
        <w:t xml:space="preserve">kontrola přístupových oprávnění </w:t>
      </w:r>
      <w:r w:rsidR="00DB23AB">
        <w:t xml:space="preserve">v </w:t>
      </w:r>
      <w:r w:rsidR="00DB23AB" w:rsidRPr="008679CD">
        <w:rPr>
          <w:i/>
        </w:rPr>
        <w:t>klíčové</w:t>
      </w:r>
      <w:r w:rsidR="00DB23AB">
        <w:rPr>
          <w:i/>
        </w:rPr>
        <w:t>m</w:t>
      </w:r>
      <w:r w:rsidR="00DB23AB" w:rsidRPr="008679CD">
        <w:rPr>
          <w:i/>
        </w:rPr>
        <w:t xml:space="preserve"> informační</w:t>
      </w:r>
      <w:r w:rsidR="00DB23AB">
        <w:rPr>
          <w:i/>
        </w:rPr>
        <w:t>m systému,</w:t>
      </w:r>
    </w:p>
    <w:p w14:paraId="5BA8797E" w14:textId="4580B54D" w:rsidR="00847EDD" w:rsidRDefault="00DB23AB" w:rsidP="0023462E">
      <w:pPr>
        <w:pStyle w:val="Bodpedpisu2urovne"/>
      </w:pPr>
      <w:r>
        <w:t xml:space="preserve">provádění školení pracovníků složky dle instrukcí </w:t>
      </w:r>
      <w:r w:rsidRPr="00E0312B">
        <w:rPr>
          <w:i/>
        </w:rPr>
        <w:t>garanta primární</w:t>
      </w:r>
      <w:r w:rsidR="00DA2F61">
        <w:rPr>
          <w:i/>
        </w:rPr>
        <w:t>ho</w:t>
      </w:r>
      <w:r w:rsidRPr="00E0312B">
        <w:rPr>
          <w:i/>
        </w:rPr>
        <w:t xml:space="preserve"> aktiv</w:t>
      </w:r>
      <w:r w:rsidR="00DA2F61">
        <w:rPr>
          <w:i/>
        </w:rPr>
        <w:t>a</w:t>
      </w:r>
      <w:r w:rsidR="005745F9">
        <w:t>,</w:t>
      </w:r>
      <w:r w:rsidR="00847EDD">
        <w:t xml:space="preserve"> a</w:t>
      </w:r>
    </w:p>
    <w:p w14:paraId="5BA8797F" w14:textId="3620DD73" w:rsidR="00847EDD" w:rsidRDefault="00847EDD" w:rsidP="0023462E">
      <w:pPr>
        <w:pStyle w:val="Bodpedpisu2urovne"/>
      </w:pPr>
      <w:r>
        <w:t xml:space="preserve">další povinnosti svěřené </w:t>
      </w:r>
      <w:r w:rsidR="00220849">
        <w:t xml:space="preserve">mu </w:t>
      </w:r>
      <w:r w:rsidRPr="00ED285A">
        <w:rPr>
          <w:i/>
        </w:rPr>
        <w:t>garantem primární</w:t>
      </w:r>
      <w:r w:rsidR="00DA2F61">
        <w:rPr>
          <w:i/>
        </w:rPr>
        <w:t>ho</w:t>
      </w:r>
      <w:r w:rsidRPr="00ED285A">
        <w:rPr>
          <w:i/>
        </w:rPr>
        <w:t xml:space="preserve"> aktiv</w:t>
      </w:r>
      <w:r w:rsidR="00DA2F61">
        <w:rPr>
          <w:i/>
        </w:rPr>
        <w:t>a</w:t>
      </w:r>
      <w:r>
        <w:t>.</w:t>
      </w:r>
    </w:p>
    <w:p w14:paraId="5BA87980" w14:textId="38E12DDC" w:rsidR="00106A76" w:rsidRDefault="00106A76" w:rsidP="00211796">
      <w:pPr>
        <w:pStyle w:val="Bodpedpisu"/>
      </w:pPr>
      <w:r>
        <w:t>Místní g</w:t>
      </w:r>
      <w:r w:rsidRPr="004B44E8">
        <w:t>arant primárn</w:t>
      </w:r>
      <w:r w:rsidR="003C00DD">
        <w:t>ího aktiva</w:t>
      </w:r>
      <w:r>
        <w:t xml:space="preserve"> má právo:</w:t>
      </w:r>
    </w:p>
    <w:p w14:paraId="5BA87981" w14:textId="77777777" w:rsidR="00106A76" w:rsidRDefault="00106A76" w:rsidP="0023462E">
      <w:pPr>
        <w:pStyle w:val="Bodpedpisu2urovne"/>
      </w:pPr>
      <w:r w:rsidRPr="00616106">
        <w:t>požadovat nezbytnou součinnost od</w:t>
      </w:r>
      <w:r>
        <w:t xml:space="preserve"> </w:t>
      </w:r>
      <w:r>
        <w:rPr>
          <w:i/>
        </w:rPr>
        <w:t>technického garanta IS</w:t>
      </w:r>
      <w:r>
        <w:t>,</w:t>
      </w:r>
    </w:p>
    <w:p w14:paraId="5BA87982" w14:textId="31A91675" w:rsidR="00106A76" w:rsidRDefault="00106A76" w:rsidP="0023462E">
      <w:pPr>
        <w:pStyle w:val="Bodpedpisu2urovne"/>
      </w:pPr>
      <w:r w:rsidRPr="00616106">
        <w:t>požadovat nezbytnou součinnost od</w:t>
      </w:r>
      <w:r>
        <w:t xml:space="preserve"> </w:t>
      </w:r>
      <w:r w:rsidRPr="00686554">
        <w:rPr>
          <w:i/>
        </w:rPr>
        <w:t>garantů podpůrn</w:t>
      </w:r>
      <w:r w:rsidR="00DA2F61">
        <w:rPr>
          <w:i/>
        </w:rPr>
        <w:t>ého</w:t>
      </w:r>
      <w:r w:rsidRPr="00686554">
        <w:rPr>
          <w:i/>
        </w:rPr>
        <w:t xml:space="preserve"> aktiv</w:t>
      </w:r>
      <w:r w:rsidR="00DA2F61">
        <w:rPr>
          <w:i/>
        </w:rPr>
        <w:t>a</w:t>
      </w:r>
      <w:r>
        <w:t>, jejichž podpůrná aktiva se podílí na provozu IS primárního aktiva,</w:t>
      </w:r>
      <w:r w:rsidR="005745F9">
        <w:t xml:space="preserve"> a</w:t>
      </w:r>
    </w:p>
    <w:p w14:paraId="5BA87983" w14:textId="0CCEDF0B" w:rsidR="00106A76" w:rsidRDefault="00106A76" w:rsidP="0023462E">
      <w:pPr>
        <w:pStyle w:val="Bodpedpisu2urovne"/>
      </w:pPr>
      <w:r w:rsidRPr="00616106">
        <w:t xml:space="preserve">požadovat nezbytnou součinnost od </w:t>
      </w:r>
      <w:r w:rsidR="001D4A74">
        <w:t>garanta primárn</w:t>
      </w:r>
      <w:r w:rsidR="003C00DD">
        <w:t>ího aktiva</w:t>
      </w:r>
      <w:r w:rsidR="009038E1">
        <w:t xml:space="preserve">, zejména </w:t>
      </w:r>
      <w:r w:rsidR="00EF2F29">
        <w:t xml:space="preserve">v oblastech dle </w:t>
      </w:r>
      <w:r w:rsidR="008942D9">
        <w:t xml:space="preserve">odstavce </w:t>
      </w:r>
      <w:r w:rsidR="005F0604">
        <w:fldChar w:fldCharType="begin"/>
      </w:r>
      <w:r w:rsidR="005F0604">
        <w:instrText xml:space="preserve"> REF _Ref20344791 \r \h </w:instrText>
      </w:r>
      <w:r w:rsidR="000D0A34">
        <w:instrText xml:space="preserve"> \* MERGEFORMAT </w:instrText>
      </w:r>
      <w:r w:rsidR="005F0604">
        <w:fldChar w:fldCharType="separate"/>
      </w:r>
      <w:r w:rsidR="009418B3">
        <w:t>(35)</w:t>
      </w:r>
      <w:r w:rsidR="005F0604">
        <w:fldChar w:fldCharType="end"/>
      </w:r>
      <w:r w:rsidR="00EF2F29">
        <w:t xml:space="preserve"> písmene e) </w:t>
      </w:r>
      <w:r w:rsidR="009F364A">
        <w:t xml:space="preserve">až </w:t>
      </w:r>
      <w:r w:rsidR="00286BEC">
        <w:t>f</w:t>
      </w:r>
      <w:r w:rsidR="009F364A">
        <w:t>) této politiky.</w:t>
      </w:r>
    </w:p>
    <w:p w14:paraId="5BA87984" w14:textId="77777777" w:rsidR="00AE6DD4" w:rsidRDefault="00AE6DD4" w:rsidP="0023462E">
      <w:pPr>
        <w:pStyle w:val="Bodpedpisu2urovne"/>
        <w:numPr>
          <w:ilvl w:val="0"/>
          <w:numId w:val="0"/>
        </w:numPr>
      </w:pPr>
    </w:p>
    <w:p w14:paraId="5BA87985" w14:textId="3940AFE6" w:rsidR="005E6145" w:rsidRDefault="007A1CD7" w:rsidP="00211796">
      <w:pPr>
        <w:pStyle w:val="Nadpis2"/>
      </w:pPr>
      <w:bookmarkStart w:id="12" w:name="_Toc102992845"/>
      <w:r>
        <w:t>Garant podpůr</w:t>
      </w:r>
      <w:r w:rsidR="00E25D7B">
        <w:t>ného aktiva</w:t>
      </w:r>
      <w:bookmarkEnd w:id="12"/>
    </w:p>
    <w:p w14:paraId="5BA87986" w14:textId="47EACE3E" w:rsidR="005E6145" w:rsidRDefault="005E6145" w:rsidP="00211796">
      <w:pPr>
        <w:pStyle w:val="Bodpedpisu"/>
      </w:pPr>
      <w:r w:rsidRPr="00221206">
        <w:rPr>
          <w:i/>
        </w:rPr>
        <w:t xml:space="preserve">Garant </w:t>
      </w:r>
      <w:r w:rsidR="00FD03C0">
        <w:rPr>
          <w:i/>
        </w:rPr>
        <w:t>podpůr</w:t>
      </w:r>
      <w:r w:rsidR="00E25D7B">
        <w:rPr>
          <w:i/>
        </w:rPr>
        <w:t>ného aktiva</w:t>
      </w:r>
      <w:r>
        <w:t xml:space="preserve"> je osoba, která odpovídá za definování požadavků na ochranu jemu svěřeného </w:t>
      </w:r>
      <w:r w:rsidR="00AC5636">
        <w:t>podpůrného</w:t>
      </w:r>
      <w:r>
        <w:t xml:space="preserve"> aktiva</w:t>
      </w:r>
      <w:r w:rsidRPr="00D013E5">
        <w:t xml:space="preserve"> </w:t>
      </w:r>
      <w:r>
        <w:t>v průběhu celého jeho životního cyklu.</w:t>
      </w:r>
    </w:p>
    <w:p w14:paraId="5BA87987" w14:textId="131946D4" w:rsidR="005E6145" w:rsidRDefault="005E6145" w:rsidP="00211796">
      <w:pPr>
        <w:pStyle w:val="Bodpedpisu"/>
      </w:pPr>
      <w:r w:rsidRPr="00221206">
        <w:rPr>
          <w:i/>
        </w:rPr>
        <w:t xml:space="preserve">Garant </w:t>
      </w:r>
      <w:r w:rsidR="007A1CD7">
        <w:rPr>
          <w:i/>
        </w:rPr>
        <w:t>podpůr</w:t>
      </w:r>
      <w:r w:rsidR="00E25D7B">
        <w:rPr>
          <w:i/>
        </w:rPr>
        <w:t>ného aktiva</w:t>
      </w:r>
      <w:r>
        <w:t xml:space="preserve"> je určován</w:t>
      </w:r>
      <w:r w:rsidR="00FA55F6">
        <w:t>/</w:t>
      </w:r>
      <w:r w:rsidR="00C00C93">
        <w:t>jmenován</w:t>
      </w:r>
      <w:r>
        <w:t xml:space="preserve"> </w:t>
      </w:r>
      <w:r w:rsidR="0031403E">
        <w:t xml:space="preserve">pro </w:t>
      </w:r>
      <w:r w:rsidR="00177B4C">
        <w:t xml:space="preserve">jednotlivé </w:t>
      </w:r>
      <w:r w:rsidR="00D47F7F">
        <w:t xml:space="preserve">nezávislé instalace </w:t>
      </w:r>
      <w:r w:rsidR="0031403E">
        <w:t xml:space="preserve">všech </w:t>
      </w:r>
      <w:r w:rsidR="004522A3">
        <w:t>IS</w:t>
      </w:r>
      <w:r w:rsidR="00177B4C">
        <w:t xml:space="preserve"> (</w:t>
      </w:r>
      <w:r w:rsidR="00BC4EEF">
        <w:t>v</w:t>
      </w:r>
      <w:r w:rsidR="00177B4C">
        <w:t xml:space="preserve"> případě IS provozovaného v jedné </w:t>
      </w:r>
      <w:r w:rsidR="00D47F7F">
        <w:t xml:space="preserve">nezávislé instalaci </w:t>
      </w:r>
      <w:r w:rsidR="00177B4C">
        <w:t xml:space="preserve">bude pro daný IS existovat jeden </w:t>
      </w:r>
      <w:r w:rsidR="007A1CD7">
        <w:rPr>
          <w:i/>
        </w:rPr>
        <w:t>garant podpůr</w:t>
      </w:r>
      <w:r w:rsidR="00E25D7B">
        <w:rPr>
          <w:i/>
        </w:rPr>
        <w:t>ného aktiva</w:t>
      </w:r>
      <w:r w:rsidR="00BC4EEF" w:rsidRPr="00ED285A">
        <w:t>;</w:t>
      </w:r>
      <w:r w:rsidR="00177B4C">
        <w:t xml:space="preserve"> </w:t>
      </w:r>
      <w:r w:rsidR="00BC4EEF">
        <w:t>v</w:t>
      </w:r>
      <w:r w:rsidR="00177B4C">
        <w:t xml:space="preserve"> případě IS provozovaného ve více </w:t>
      </w:r>
      <w:r w:rsidR="00D47F7F">
        <w:t xml:space="preserve">nezávislých </w:t>
      </w:r>
      <w:r w:rsidR="00177B4C">
        <w:t>insta</w:t>
      </w:r>
      <w:r w:rsidR="00D47F7F">
        <w:t xml:space="preserve">lacích </w:t>
      </w:r>
      <w:r w:rsidR="00014B4B">
        <w:t xml:space="preserve">může </w:t>
      </w:r>
      <w:r w:rsidR="00177B4C">
        <w:t xml:space="preserve">pro daný IS existovat </w:t>
      </w:r>
      <w:r w:rsidR="00177B4C" w:rsidRPr="00177B4C">
        <w:rPr>
          <w:i/>
        </w:rPr>
        <w:t>více garantů podpůrn</w:t>
      </w:r>
      <w:r w:rsidR="00DA2F61">
        <w:rPr>
          <w:i/>
        </w:rPr>
        <w:t>ého</w:t>
      </w:r>
      <w:r w:rsidR="007A1CD7">
        <w:rPr>
          <w:i/>
        </w:rPr>
        <w:t xml:space="preserve"> </w:t>
      </w:r>
      <w:r w:rsidR="00177B4C" w:rsidRPr="00177B4C">
        <w:rPr>
          <w:i/>
        </w:rPr>
        <w:t>aktiv</w:t>
      </w:r>
      <w:r w:rsidR="00DA2F61">
        <w:rPr>
          <w:i/>
        </w:rPr>
        <w:t>a</w:t>
      </w:r>
      <w:r w:rsidR="00177B4C">
        <w:t>).</w:t>
      </w:r>
    </w:p>
    <w:p w14:paraId="5BA87988" w14:textId="75D0E569" w:rsidR="005E6145" w:rsidRDefault="00E36AFD" w:rsidP="00211796">
      <w:pPr>
        <w:pStyle w:val="Bodpedpisu"/>
      </w:pPr>
      <w:r>
        <w:t>Neurčí-li vedoucí justiční složky jinak, r</w:t>
      </w:r>
      <w:r w:rsidR="00177B4C">
        <w:t>oli</w:t>
      </w:r>
      <w:r w:rsidR="005E6145">
        <w:t xml:space="preserve"> </w:t>
      </w:r>
      <w:r w:rsidR="005E6145" w:rsidRPr="00221206">
        <w:rPr>
          <w:i/>
        </w:rPr>
        <w:t>garant</w:t>
      </w:r>
      <w:r w:rsidR="002C5583">
        <w:rPr>
          <w:i/>
        </w:rPr>
        <w:t>a</w:t>
      </w:r>
      <w:r w:rsidR="005E6145" w:rsidRPr="00221206">
        <w:rPr>
          <w:i/>
        </w:rPr>
        <w:t xml:space="preserve"> </w:t>
      </w:r>
      <w:r w:rsidR="007A1CD7">
        <w:rPr>
          <w:i/>
        </w:rPr>
        <w:t>podpůr</w:t>
      </w:r>
      <w:r w:rsidR="00E25D7B">
        <w:rPr>
          <w:i/>
        </w:rPr>
        <w:t>ného aktiva</w:t>
      </w:r>
      <w:r w:rsidR="005E6145">
        <w:t xml:space="preserve"> </w:t>
      </w:r>
      <w:r w:rsidR="00177B4C">
        <w:t>zastává</w:t>
      </w:r>
      <w:r w:rsidR="008D5AC9">
        <w:t>:</w:t>
      </w:r>
    </w:p>
    <w:p w14:paraId="5BA87989" w14:textId="77777777" w:rsidR="00177B4C" w:rsidRDefault="00177B4C" w:rsidP="0023462E">
      <w:pPr>
        <w:pStyle w:val="Bodpedpisu2urovne"/>
      </w:pPr>
      <w:r>
        <w:t>ř</w:t>
      </w:r>
      <w:r w:rsidRPr="00177B4C">
        <w:t xml:space="preserve">editel odboru informatiky ministerstva </w:t>
      </w:r>
      <w:r>
        <w:t xml:space="preserve">nebo </w:t>
      </w:r>
    </w:p>
    <w:p w14:paraId="5BA8798A" w14:textId="77777777" w:rsidR="00177B4C" w:rsidRPr="00177B4C" w:rsidRDefault="00177B4C" w:rsidP="0023462E">
      <w:pPr>
        <w:pStyle w:val="Bodpedpisu2urovne"/>
      </w:pPr>
      <w:r w:rsidRPr="00177B4C">
        <w:t xml:space="preserve">vedoucí informatik justiční složky. </w:t>
      </w:r>
    </w:p>
    <w:p w14:paraId="5BA8798B" w14:textId="49EF6A76" w:rsidR="005E6145" w:rsidRDefault="005E6145" w:rsidP="00211796">
      <w:pPr>
        <w:pStyle w:val="Bodpedpisu"/>
      </w:pPr>
      <w:r>
        <w:t xml:space="preserve">Mezi základní povinnosti a odpovědnosti </w:t>
      </w:r>
      <w:r w:rsidRPr="00E0312B">
        <w:rPr>
          <w:i/>
        </w:rPr>
        <w:t xml:space="preserve">garanta </w:t>
      </w:r>
      <w:r w:rsidR="007A1CD7">
        <w:rPr>
          <w:i/>
        </w:rPr>
        <w:t>podpůr</w:t>
      </w:r>
      <w:r w:rsidR="00E25D7B">
        <w:rPr>
          <w:i/>
        </w:rPr>
        <w:t>ného aktiva</w:t>
      </w:r>
      <w:r w:rsidR="007A1CD7">
        <w:t xml:space="preserve"> </w:t>
      </w:r>
      <w:r>
        <w:t>patří:</w:t>
      </w:r>
    </w:p>
    <w:p w14:paraId="5BA8798C" w14:textId="64CD8F58" w:rsidR="00D9107E" w:rsidRDefault="00D9107E" w:rsidP="0023462E">
      <w:pPr>
        <w:pStyle w:val="Bodpedpisu2urovne"/>
      </w:pPr>
      <w:r>
        <w:t>stanov</w:t>
      </w:r>
      <w:r w:rsidR="004F3275">
        <w:t>ení</w:t>
      </w:r>
      <w:r w:rsidR="00C47755">
        <w:t xml:space="preserve"> i </w:t>
      </w:r>
      <w:r w:rsidR="00D152C9">
        <w:t xml:space="preserve">případné </w:t>
      </w:r>
      <w:r w:rsidR="00C47755">
        <w:t>odvolá</w:t>
      </w:r>
      <w:r w:rsidR="004F3275">
        <w:t>ní</w:t>
      </w:r>
      <w:r w:rsidR="00C47755">
        <w:t xml:space="preserve"> </w:t>
      </w:r>
      <w:r w:rsidRPr="001863C5">
        <w:t>technického garanta IS</w:t>
      </w:r>
      <w:r>
        <w:t xml:space="preserve"> pro </w:t>
      </w:r>
      <w:r w:rsidRPr="001863C5">
        <w:t>klíčové informační systémy</w:t>
      </w:r>
      <w:r w:rsidR="004F3275">
        <w:t>,</w:t>
      </w:r>
    </w:p>
    <w:p w14:paraId="5BA8798D" w14:textId="5BFF68BC" w:rsidR="00EC727B" w:rsidRDefault="00EC727B" w:rsidP="0023462E">
      <w:pPr>
        <w:pStyle w:val="Bodpedpisu2urovne"/>
      </w:pPr>
      <w:r>
        <w:t>odpov</w:t>
      </w:r>
      <w:r w:rsidR="004F3275">
        <w:t>ědnost</w:t>
      </w:r>
      <w:r>
        <w:t xml:space="preserve"> za dodržování ustanovení interních předpisů resortu spravedlnosti a stanovených postupů bezpečného provozu v oblasti bezpečnosti prostředí ICT,</w:t>
      </w:r>
    </w:p>
    <w:p w14:paraId="5BA8798E" w14:textId="61E3E46D" w:rsidR="005E6145" w:rsidRDefault="005E6145" w:rsidP="0023462E">
      <w:pPr>
        <w:pStyle w:val="Bodpedpisu2urovne"/>
      </w:pPr>
      <w:r>
        <w:t>odpov</w:t>
      </w:r>
      <w:r w:rsidR="004F3275">
        <w:t>ědnost</w:t>
      </w:r>
      <w:r>
        <w:t xml:space="preserve"> za identifikaci a sledování legislativních a dalších požadavků</w:t>
      </w:r>
      <w:r w:rsidR="00485373">
        <w:t>,</w:t>
      </w:r>
      <w:r>
        <w:t xml:space="preserve"> týkajících se bezpečnosti a ochrany</w:t>
      </w:r>
      <w:r w:rsidR="00485373">
        <w:t>,</w:t>
      </w:r>
      <w:r>
        <w:t xml:space="preserve"> relevantních pro </w:t>
      </w:r>
      <w:r w:rsidR="00CF007F">
        <w:t>podpůrné</w:t>
      </w:r>
      <w:r>
        <w:t xml:space="preserve"> aktivum,</w:t>
      </w:r>
    </w:p>
    <w:p w14:paraId="5BA8798F" w14:textId="3D00FD7C" w:rsidR="005E6145" w:rsidRDefault="005E6145" w:rsidP="0023462E">
      <w:pPr>
        <w:pStyle w:val="Bodpedpisu2urovne"/>
      </w:pPr>
      <w:r>
        <w:t>urč</w:t>
      </w:r>
      <w:r w:rsidR="004F3275">
        <w:t>ení</w:t>
      </w:r>
      <w:r>
        <w:t xml:space="preserve"> klasifikac</w:t>
      </w:r>
      <w:r w:rsidR="001B500C">
        <w:t>e</w:t>
      </w:r>
      <w:r>
        <w:t xml:space="preserve"> </w:t>
      </w:r>
      <w:r w:rsidR="00CC236B">
        <w:t>podpůrné</w:t>
      </w:r>
      <w:r w:rsidR="00E94A83">
        <w:t>ho</w:t>
      </w:r>
      <w:r w:rsidR="00CC236B">
        <w:t xml:space="preserve"> </w:t>
      </w:r>
      <w:r>
        <w:t xml:space="preserve">aktiva, a to </w:t>
      </w:r>
      <w:r w:rsidR="0062638D">
        <w:t xml:space="preserve">jak </w:t>
      </w:r>
      <w:r>
        <w:t>na základě jeho hodnoty a citlivosti</w:t>
      </w:r>
      <w:r w:rsidR="0062638D">
        <w:t xml:space="preserve">, tak i hodnoty a citlivosti </w:t>
      </w:r>
      <w:r w:rsidR="00E94A83">
        <w:t xml:space="preserve">na něm uložených nebo jím poskytovaných </w:t>
      </w:r>
      <w:r w:rsidR="0062638D">
        <w:t>primárních</w:t>
      </w:r>
      <w:r w:rsidR="00E94A83">
        <w:t xml:space="preserve"> nebo informačních</w:t>
      </w:r>
      <w:r w:rsidR="0062638D">
        <w:t xml:space="preserve"> aktiv </w:t>
      </w:r>
      <w:r>
        <w:t>(využitím klasifikačních stupňů a pravidel uvedených v</w:t>
      </w:r>
      <w:r w:rsidR="00490FE4">
        <w:t xml:space="preserve"> dokumentu </w:t>
      </w:r>
      <w:r w:rsidR="0038471A">
        <w:t>„</w:t>
      </w:r>
      <w:r w:rsidR="00490FE4">
        <w:t>P</w:t>
      </w:r>
      <w:r>
        <w:t>oliti</w:t>
      </w:r>
      <w:r w:rsidR="00490FE4">
        <w:t>ka</w:t>
      </w:r>
      <w:r>
        <w:t xml:space="preserve"> </w:t>
      </w:r>
      <w:r w:rsidRPr="00C16673">
        <w:t>aktiv</w:t>
      </w:r>
      <w:r w:rsidR="0038471A">
        <w:t>“</w:t>
      </w:r>
      <w:r>
        <w:t>),</w:t>
      </w:r>
    </w:p>
    <w:p w14:paraId="5BA87990" w14:textId="579CDC99" w:rsidR="005E6145" w:rsidRDefault="005E6145" w:rsidP="0023462E">
      <w:pPr>
        <w:pStyle w:val="Bodpedpisu2urovne"/>
      </w:pPr>
      <w:r>
        <w:t>stanov</w:t>
      </w:r>
      <w:r w:rsidR="004F3275">
        <w:t>ení</w:t>
      </w:r>
      <w:r>
        <w:t xml:space="preserve"> požadavk</w:t>
      </w:r>
      <w:r w:rsidR="004F3275">
        <w:t>ů</w:t>
      </w:r>
      <w:r>
        <w:t xml:space="preserve"> pro přidělování přístupu k </w:t>
      </w:r>
      <w:r w:rsidR="0050063A">
        <w:t>podp</w:t>
      </w:r>
      <w:r w:rsidR="00F96E11">
        <w:t>ůr</w:t>
      </w:r>
      <w:r w:rsidR="0050063A">
        <w:t>nému</w:t>
      </w:r>
      <w:r>
        <w:t xml:space="preserve"> aktivu, tedy jejich vhodnost a dostatečnost, a to jak požadavk</w:t>
      </w:r>
      <w:r w:rsidR="004F3275">
        <w:t>ů</w:t>
      </w:r>
      <w:r>
        <w:t xml:space="preserve"> na typy uživatelů a podmín</w:t>
      </w:r>
      <w:r w:rsidR="004F3275">
        <w:t>e</w:t>
      </w:r>
      <w:r>
        <w:t>k pro získání přístupu, tak i na procesy pro získání přístupu,</w:t>
      </w:r>
    </w:p>
    <w:p w14:paraId="5BA87991" w14:textId="050CB2F6" w:rsidR="005E6145" w:rsidRDefault="005E6145" w:rsidP="0023462E">
      <w:pPr>
        <w:pStyle w:val="Bodpedpisu2urovne"/>
      </w:pPr>
      <w:r>
        <w:lastRenderedPageBreak/>
        <w:t>stanov</w:t>
      </w:r>
      <w:r w:rsidR="004F3275">
        <w:t>ení</w:t>
      </w:r>
      <w:r>
        <w:t xml:space="preserve"> pravid</w:t>
      </w:r>
      <w:r w:rsidR="004F3275">
        <w:t>e</w:t>
      </w:r>
      <w:r>
        <w:t xml:space="preserve">l pro povolené používání </w:t>
      </w:r>
      <w:r w:rsidR="00F96E11">
        <w:t>podpůr</w:t>
      </w:r>
      <w:r w:rsidR="00231618">
        <w:t>ného</w:t>
      </w:r>
      <w:r w:rsidR="00F96E11">
        <w:t xml:space="preserve"> </w:t>
      </w:r>
      <w:r>
        <w:t>aktiva,</w:t>
      </w:r>
    </w:p>
    <w:p w14:paraId="5BA87992" w14:textId="798EDD8E" w:rsidR="005E6145" w:rsidRDefault="005E6145" w:rsidP="0023462E">
      <w:pPr>
        <w:pStyle w:val="Bodpedpisu2urovne"/>
      </w:pPr>
      <w:r>
        <w:t>stanov</w:t>
      </w:r>
      <w:r w:rsidR="004F3275">
        <w:t>ení</w:t>
      </w:r>
      <w:r>
        <w:t xml:space="preserve"> požadavk</w:t>
      </w:r>
      <w:r w:rsidR="004F3275">
        <w:t>ů</w:t>
      </w:r>
      <w:r>
        <w:t xml:space="preserve"> na zabezpečení </w:t>
      </w:r>
      <w:r w:rsidR="00231618">
        <w:t>podpůrné</w:t>
      </w:r>
      <w:r w:rsidR="00A71CAD">
        <w:t xml:space="preserve">ho </w:t>
      </w:r>
      <w:r>
        <w:t>aktiva nad rámec požadavků uvedených v bezpečnostních politikách,</w:t>
      </w:r>
    </w:p>
    <w:p w14:paraId="5BA87993" w14:textId="591EB6E8" w:rsidR="005E6145" w:rsidRDefault="005E6145" w:rsidP="0023462E">
      <w:pPr>
        <w:pStyle w:val="Bodpedpisu2urovne"/>
      </w:pPr>
      <w:r>
        <w:t>schval</w:t>
      </w:r>
      <w:r w:rsidR="004F3275">
        <w:t>ování</w:t>
      </w:r>
      <w:r>
        <w:t xml:space="preserve"> </w:t>
      </w:r>
      <w:r w:rsidRPr="007856B3">
        <w:t>vhodnost</w:t>
      </w:r>
      <w:r w:rsidR="004F3275">
        <w:t>i</w:t>
      </w:r>
      <w:r w:rsidRPr="007856B3">
        <w:t xml:space="preserve"> a potřeb</w:t>
      </w:r>
      <w:r w:rsidR="004F3275">
        <w:t>y</w:t>
      </w:r>
      <w:r w:rsidRPr="007856B3">
        <w:t xml:space="preserve"> změnových požadavků</w:t>
      </w:r>
      <w:r>
        <w:t xml:space="preserve"> na </w:t>
      </w:r>
      <w:r w:rsidR="00231618">
        <w:t>podpůrné aktivum,</w:t>
      </w:r>
    </w:p>
    <w:p w14:paraId="5BA87994" w14:textId="7DE4F091" w:rsidR="005E6145" w:rsidRDefault="005E6145" w:rsidP="0023462E">
      <w:pPr>
        <w:pStyle w:val="Bodpedpisu2urovne"/>
      </w:pPr>
      <w:r>
        <w:t>stanov</w:t>
      </w:r>
      <w:r w:rsidR="004F3275">
        <w:t>ení</w:t>
      </w:r>
      <w:r>
        <w:t xml:space="preserve"> požadavk</w:t>
      </w:r>
      <w:r w:rsidR="004F3275">
        <w:t>ů</w:t>
      </w:r>
      <w:r>
        <w:t xml:space="preserve"> na </w:t>
      </w:r>
      <w:r w:rsidR="00F13DC8">
        <w:t>podpůrné aktivum</w:t>
      </w:r>
      <w:r>
        <w:t xml:space="preserve"> z oblasti zajištění kontinuity činností,</w:t>
      </w:r>
    </w:p>
    <w:p w14:paraId="5BA87995" w14:textId="0AD19D14" w:rsidR="005E6145" w:rsidRDefault="005E6145" w:rsidP="0023462E">
      <w:pPr>
        <w:pStyle w:val="Bodpedpisu2urovne"/>
      </w:pPr>
      <w:r>
        <w:t>poskyt</w:t>
      </w:r>
      <w:r w:rsidR="004F3275">
        <w:t>ování</w:t>
      </w:r>
      <w:r>
        <w:t xml:space="preserve"> informac</w:t>
      </w:r>
      <w:r w:rsidR="004F3275">
        <w:t>í</w:t>
      </w:r>
      <w:r>
        <w:t xml:space="preserve"> </w:t>
      </w:r>
      <w:r w:rsidR="00934408">
        <w:t xml:space="preserve">pro </w:t>
      </w:r>
      <w:r>
        <w:t>hodnocení rizik,</w:t>
      </w:r>
    </w:p>
    <w:p w14:paraId="5BA87996" w14:textId="25816850" w:rsidR="00AF086E" w:rsidRDefault="00ED4C1B" w:rsidP="0023462E">
      <w:pPr>
        <w:pStyle w:val="Bodpedpisu2urovne"/>
      </w:pPr>
      <w:r>
        <w:t>zajiš</w:t>
      </w:r>
      <w:r w:rsidR="004F3275">
        <w:t>tění</w:t>
      </w:r>
      <w:r>
        <w:t xml:space="preserve"> implementac</w:t>
      </w:r>
      <w:r w:rsidR="004F3275">
        <w:t>e</w:t>
      </w:r>
      <w:r w:rsidR="00E676AA">
        <w:t xml:space="preserve"> </w:t>
      </w:r>
      <w:r w:rsidR="00AF086E">
        <w:t>bezpečnostních opatření</w:t>
      </w:r>
      <w:r>
        <w:t xml:space="preserve"> v rámci podpůrného aktiva</w:t>
      </w:r>
      <w:r w:rsidR="00AF086E">
        <w:t>,</w:t>
      </w:r>
    </w:p>
    <w:p w14:paraId="5BA87997" w14:textId="101AB455" w:rsidR="00CF007F" w:rsidRDefault="00CF007F" w:rsidP="0023462E">
      <w:pPr>
        <w:pStyle w:val="Bodpedpisu2urovne"/>
      </w:pPr>
      <w:r>
        <w:t>odpov</w:t>
      </w:r>
      <w:r w:rsidR="004F3275">
        <w:t>ědnost</w:t>
      </w:r>
      <w:r>
        <w:t xml:space="preserve"> za uplatnění zásady oddělení prostředků vývoje, testování a provozu</w:t>
      </w:r>
      <w:r w:rsidR="00874890">
        <w:t>,</w:t>
      </w:r>
      <w:r>
        <w:t xml:space="preserve"> a</w:t>
      </w:r>
    </w:p>
    <w:p w14:paraId="5BA87998" w14:textId="77777777" w:rsidR="005E6145" w:rsidRDefault="005E6145" w:rsidP="0023462E">
      <w:pPr>
        <w:pStyle w:val="Bodpedpisu2urovne"/>
      </w:pPr>
      <w:r>
        <w:t>další povinnosti uvedené v </w:t>
      </w:r>
      <w:r w:rsidRPr="0081203B">
        <w:t>dílčích bezpečnostních politik</w:t>
      </w:r>
      <w:r>
        <w:t>ách.</w:t>
      </w:r>
    </w:p>
    <w:p w14:paraId="5BA87999" w14:textId="01E263A2" w:rsidR="00231618" w:rsidRDefault="00356759" w:rsidP="00211796">
      <w:pPr>
        <w:pStyle w:val="Bodpedpisu"/>
        <w:numPr>
          <w:ilvl w:val="0"/>
          <w:numId w:val="0"/>
        </w:numPr>
        <w:ind w:left="366"/>
      </w:pPr>
      <w:r>
        <w:t>V rámci plnění výš</w:t>
      </w:r>
      <w:r w:rsidR="00490FE4">
        <w:t>e</w:t>
      </w:r>
      <w:r>
        <w:t xml:space="preserve"> uvedených povinností </w:t>
      </w:r>
      <w:r w:rsidR="00231618">
        <w:t>zohled</w:t>
      </w:r>
      <w:r>
        <w:t xml:space="preserve">ňuje požadavky </w:t>
      </w:r>
      <w:r w:rsidRPr="00356759">
        <w:rPr>
          <w:i/>
        </w:rPr>
        <w:t>garantů primární</w:t>
      </w:r>
      <w:r w:rsidR="00DA2F61">
        <w:rPr>
          <w:i/>
        </w:rPr>
        <w:t>ho</w:t>
      </w:r>
      <w:r w:rsidRPr="00356759">
        <w:rPr>
          <w:i/>
        </w:rPr>
        <w:t xml:space="preserve"> aktiv</w:t>
      </w:r>
      <w:r w:rsidR="00DA2F61">
        <w:rPr>
          <w:i/>
        </w:rPr>
        <w:t>a</w:t>
      </w:r>
      <w:r w:rsidR="00106A5E">
        <w:t xml:space="preserve"> pro primární aktiva</w:t>
      </w:r>
      <w:r>
        <w:t>, kter</w:t>
      </w:r>
      <w:r w:rsidR="001B500C">
        <w:t>á</w:t>
      </w:r>
      <w:r>
        <w:t xml:space="preserve"> jsou na podpůrných aktivech ukládán</w:t>
      </w:r>
      <w:r w:rsidR="009A7AF7">
        <w:t>a</w:t>
      </w:r>
      <w:r>
        <w:t xml:space="preserve"> nebo poskytován</w:t>
      </w:r>
      <w:r w:rsidR="009A7AF7">
        <w:t>a</w:t>
      </w:r>
      <w:r>
        <w:t xml:space="preserve">. </w:t>
      </w:r>
    </w:p>
    <w:p w14:paraId="5BA8799A" w14:textId="717D7E0A" w:rsidR="005E6145" w:rsidRDefault="005E6145" w:rsidP="00211796">
      <w:pPr>
        <w:pStyle w:val="Bodpedpisu"/>
      </w:pPr>
      <w:r w:rsidRPr="004B44E8">
        <w:t xml:space="preserve">Garant </w:t>
      </w:r>
      <w:r w:rsidR="007A1CD7">
        <w:t>podpůr</w:t>
      </w:r>
      <w:r w:rsidR="00E25D7B">
        <w:t>ného aktiva</w:t>
      </w:r>
      <w:r w:rsidR="007A1CD7">
        <w:t xml:space="preserve"> </w:t>
      </w:r>
      <w:r>
        <w:t>má právo:</w:t>
      </w:r>
    </w:p>
    <w:p w14:paraId="5BA8799B" w14:textId="2FE7A1C2" w:rsidR="005E6145" w:rsidRDefault="005E6145" w:rsidP="0023462E">
      <w:pPr>
        <w:pStyle w:val="Bodpedpisu2urovne"/>
      </w:pPr>
      <w:r w:rsidRPr="00616106">
        <w:t>požadovat nezbytnou součinnost od</w:t>
      </w:r>
      <w:r>
        <w:t xml:space="preserve"> </w:t>
      </w:r>
      <w:r w:rsidRPr="00686554">
        <w:rPr>
          <w:i/>
        </w:rPr>
        <w:t xml:space="preserve">garantů </w:t>
      </w:r>
      <w:r w:rsidR="001E1443">
        <w:rPr>
          <w:i/>
        </w:rPr>
        <w:t>primární</w:t>
      </w:r>
      <w:r w:rsidR="00DA2F61">
        <w:rPr>
          <w:i/>
        </w:rPr>
        <w:t>ho</w:t>
      </w:r>
      <w:r w:rsidRPr="00686554">
        <w:rPr>
          <w:i/>
        </w:rPr>
        <w:t xml:space="preserve"> aktiv</w:t>
      </w:r>
      <w:r w:rsidR="00DA2F61">
        <w:rPr>
          <w:i/>
        </w:rPr>
        <w:t>a</w:t>
      </w:r>
      <w:r>
        <w:t>,</w:t>
      </w:r>
    </w:p>
    <w:p w14:paraId="5BA8799C" w14:textId="6FA03F66" w:rsidR="005E6145" w:rsidRDefault="005E6145" w:rsidP="0023462E">
      <w:pPr>
        <w:pStyle w:val="Bodpedpisu2urovne"/>
      </w:pPr>
      <w:r>
        <w:t>vyžádat</w:t>
      </w:r>
      <w:r w:rsidR="004F3275">
        <w:t xml:space="preserve"> si</w:t>
      </w:r>
      <w:r>
        <w:t xml:space="preserve"> auditní zprávu </w:t>
      </w:r>
      <w:r w:rsidR="00D85B32">
        <w:t>týkající se je</w:t>
      </w:r>
      <w:r w:rsidR="00DD6C0A">
        <w:t>mu svěřen</w:t>
      </w:r>
      <w:r w:rsidR="00E25D7B">
        <w:t>ého</w:t>
      </w:r>
      <w:r w:rsidR="00DD6C0A">
        <w:t xml:space="preserve"> </w:t>
      </w:r>
      <w:r>
        <w:t>podpůr</w:t>
      </w:r>
      <w:r w:rsidR="00E25D7B">
        <w:t>ného aktiva</w:t>
      </w:r>
      <w:r w:rsidR="00393BB3">
        <w:t>,</w:t>
      </w:r>
      <w:r>
        <w:t xml:space="preserve"> a</w:t>
      </w:r>
    </w:p>
    <w:p w14:paraId="5BA8799D" w14:textId="77777777" w:rsidR="005E6145" w:rsidRPr="00EB32F2" w:rsidRDefault="005E6145" w:rsidP="0023462E">
      <w:pPr>
        <w:pStyle w:val="Bodpedpisu2urovne"/>
      </w:pPr>
      <w:r>
        <w:t xml:space="preserve">vyžádat </w:t>
      </w:r>
      <w:r w:rsidR="004F3275">
        <w:t xml:space="preserve">si </w:t>
      </w:r>
      <w:r>
        <w:t>zrušení přístupu osoby v</w:t>
      </w:r>
      <w:r w:rsidR="000A768E">
        <w:t xml:space="preserve"> komponentě </w:t>
      </w:r>
      <w:r w:rsidR="00F2794F">
        <w:t>podpů</w:t>
      </w:r>
      <w:r w:rsidR="00D85B32">
        <w:t>rného</w:t>
      </w:r>
      <w:r w:rsidR="00F2794F">
        <w:t xml:space="preserve"> aktiv</w:t>
      </w:r>
      <w:r w:rsidR="00D85B32">
        <w:t>a</w:t>
      </w:r>
      <w:r>
        <w:t>.</w:t>
      </w:r>
    </w:p>
    <w:p w14:paraId="5BA8799E" w14:textId="1809B9DF" w:rsidR="005E6145" w:rsidRDefault="005E6145" w:rsidP="00211796">
      <w:pPr>
        <w:pStyle w:val="Bodpedpisu"/>
      </w:pPr>
      <w:r>
        <w:t xml:space="preserve">Role </w:t>
      </w:r>
      <w:r w:rsidRPr="00AE6DD4">
        <w:rPr>
          <w:i/>
        </w:rPr>
        <w:t>garant</w:t>
      </w:r>
      <w:r w:rsidR="00E25D7B">
        <w:rPr>
          <w:i/>
        </w:rPr>
        <w:t>a</w:t>
      </w:r>
      <w:r w:rsidRPr="00AE6DD4">
        <w:rPr>
          <w:i/>
        </w:rPr>
        <w:t xml:space="preserve"> </w:t>
      </w:r>
      <w:r w:rsidR="007A1CD7">
        <w:rPr>
          <w:i/>
        </w:rPr>
        <w:t>podpůr</w:t>
      </w:r>
      <w:r w:rsidR="00E25D7B">
        <w:rPr>
          <w:i/>
        </w:rPr>
        <w:t>ného aktiva</w:t>
      </w:r>
      <w:r w:rsidR="007A1CD7">
        <w:t xml:space="preserve"> </w:t>
      </w:r>
      <w:r>
        <w:t>musí být obsazena pouze kvalifikovanou osobou, které splňuje následující požadavky:</w:t>
      </w:r>
    </w:p>
    <w:p w14:paraId="5BA8799F" w14:textId="2A49BCCB" w:rsidR="005E6145" w:rsidRDefault="005E6145" w:rsidP="0023462E">
      <w:pPr>
        <w:pStyle w:val="Bodpedpisu2urovne"/>
      </w:pPr>
      <w:r>
        <w:t xml:space="preserve">požadavky na prověření </w:t>
      </w:r>
      <w:r w:rsidR="00572487">
        <w:t>pracovníků</w:t>
      </w:r>
      <w:r w:rsidR="00572487" w:rsidRPr="00F92DFB">
        <w:t xml:space="preserve"> </w:t>
      </w:r>
      <w:r>
        <w:t>uvedené v</w:t>
      </w:r>
      <w:r w:rsidR="00826FBB">
        <w:t> dokumentu „</w:t>
      </w:r>
      <w:r w:rsidR="00826FBB" w:rsidRPr="00826FBB">
        <w:t>Politika bezpečnosti lidských zdrojů</w:t>
      </w:r>
      <w:r w:rsidR="00826FBB">
        <w:t>“</w:t>
      </w:r>
      <w:r w:rsidR="00393BB3">
        <w:t>,</w:t>
      </w:r>
      <w:r w:rsidR="00826FBB">
        <w:t xml:space="preserve"> </w:t>
      </w:r>
      <w:r>
        <w:t>a</w:t>
      </w:r>
    </w:p>
    <w:p w14:paraId="5BA879A0" w14:textId="77777777" w:rsidR="005E6145" w:rsidRDefault="005E6145" w:rsidP="0023462E">
      <w:pPr>
        <w:pStyle w:val="Bodpedpisu2urovne"/>
      </w:pPr>
      <w:r w:rsidRPr="00AD0190">
        <w:t>je pro tuto činnost vyškolena.</w:t>
      </w:r>
    </w:p>
    <w:p w14:paraId="5BA879A1" w14:textId="77777777" w:rsidR="005E6145" w:rsidRDefault="005E6145" w:rsidP="0023462E">
      <w:pPr>
        <w:pStyle w:val="Bodpedpisu2urovne"/>
        <w:numPr>
          <w:ilvl w:val="0"/>
          <w:numId w:val="0"/>
        </w:numPr>
      </w:pPr>
    </w:p>
    <w:p w14:paraId="5BA879A2" w14:textId="77777777" w:rsidR="00A27956" w:rsidRDefault="00A27956" w:rsidP="00211796">
      <w:pPr>
        <w:pStyle w:val="Nadpis2"/>
      </w:pPr>
      <w:bookmarkStart w:id="13" w:name="_Toc102992846"/>
      <w:r>
        <w:t>Garant informačního aktiva</w:t>
      </w:r>
      <w:bookmarkEnd w:id="13"/>
    </w:p>
    <w:p w14:paraId="5BA879A3" w14:textId="0A632563" w:rsidR="00A27956" w:rsidRDefault="00A27956" w:rsidP="00211796">
      <w:pPr>
        <w:pStyle w:val="Bodpedpisu"/>
      </w:pPr>
      <w:r w:rsidRPr="00221206">
        <w:rPr>
          <w:i/>
        </w:rPr>
        <w:t xml:space="preserve">Garant </w:t>
      </w:r>
      <w:r>
        <w:rPr>
          <w:i/>
        </w:rPr>
        <w:t>informačního</w:t>
      </w:r>
      <w:r w:rsidRPr="00221206">
        <w:rPr>
          <w:i/>
        </w:rPr>
        <w:t xml:space="preserve"> aktiva</w:t>
      </w:r>
      <w:r>
        <w:t xml:space="preserve"> je osoba, která odpovídá za klasifikaci aktiva typu informace (nezávisle na formě), a to na základě </w:t>
      </w:r>
      <w:r w:rsidR="00FE3526">
        <w:t xml:space="preserve">jejich </w:t>
      </w:r>
      <w:r>
        <w:t>hodnoty a citlivosti (</w:t>
      </w:r>
      <w:r w:rsidR="00CA55A9">
        <w:t xml:space="preserve">s </w:t>
      </w:r>
      <w:r>
        <w:t>využitím klasifikačních stupňů a pravidel uvedených v</w:t>
      </w:r>
      <w:r w:rsidR="008A288E">
        <w:t> dokumentu „Politika aktiv“</w:t>
      </w:r>
      <w:r w:rsidR="00FE3526">
        <w:t>).</w:t>
      </w:r>
    </w:p>
    <w:p w14:paraId="5BA879A4" w14:textId="69285CA4" w:rsidR="00FE3526" w:rsidRDefault="00FE3526" w:rsidP="00211796">
      <w:pPr>
        <w:pStyle w:val="Bodpedpisu"/>
      </w:pPr>
      <w:r w:rsidRPr="00221206">
        <w:rPr>
          <w:i/>
        </w:rPr>
        <w:t xml:space="preserve">Garant </w:t>
      </w:r>
      <w:r>
        <w:rPr>
          <w:i/>
        </w:rPr>
        <w:t>informačního</w:t>
      </w:r>
      <w:r w:rsidRPr="00221206">
        <w:rPr>
          <w:i/>
        </w:rPr>
        <w:t xml:space="preserve"> aktiva</w:t>
      </w:r>
      <w:r>
        <w:t xml:space="preserve"> není určován</w:t>
      </w:r>
      <w:r w:rsidR="00FA55F6">
        <w:t>/</w:t>
      </w:r>
      <w:r w:rsidR="00C00C93">
        <w:t xml:space="preserve">jmenován </w:t>
      </w:r>
      <w:r>
        <w:t xml:space="preserve">pro informace, které jsou </w:t>
      </w:r>
      <w:r w:rsidR="007E28FA">
        <w:t>primárními aktivy.</w:t>
      </w:r>
    </w:p>
    <w:p w14:paraId="5BA879A5" w14:textId="77777777" w:rsidR="005E6145" w:rsidRDefault="00C3760D" w:rsidP="00211796">
      <w:pPr>
        <w:pStyle w:val="Bodpedpisu"/>
      </w:pPr>
      <w:r>
        <w:t>Roli</w:t>
      </w:r>
      <w:r w:rsidR="007E28FA">
        <w:t xml:space="preserve"> </w:t>
      </w:r>
      <w:r w:rsidR="007E28FA">
        <w:rPr>
          <w:i/>
        </w:rPr>
        <w:t>g</w:t>
      </w:r>
      <w:r w:rsidR="007E28FA" w:rsidRPr="00221206">
        <w:rPr>
          <w:i/>
        </w:rPr>
        <w:t>arant</w:t>
      </w:r>
      <w:r w:rsidR="00A20222">
        <w:rPr>
          <w:i/>
        </w:rPr>
        <w:t>a</w:t>
      </w:r>
      <w:r w:rsidR="007E28FA" w:rsidRPr="00221206">
        <w:rPr>
          <w:i/>
        </w:rPr>
        <w:t xml:space="preserve"> </w:t>
      </w:r>
      <w:r w:rsidR="007E28FA">
        <w:rPr>
          <w:i/>
        </w:rPr>
        <w:t>informačního</w:t>
      </w:r>
      <w:r w:rsidR="007E28FA" w:rsidRPr="00221206">
        <w:rPr>
          <w:i/>
        </w:rPr>
        <w:t xml:space="preserve"> aktiva</w:t>
      </w:r>
      <w:r w:rsidR="007E28FA">
        <w:t xml:space="preserve"> </w:t>
      </w:r>
      <w:r>
        <w:t xml:space="preserve">zastává </w:t>
      </w:r>
      <w:r w:rsidR="007E28FA" w:rsidRPr="00512BBC">
        <w:t>ředitel příslušného odboru nebo vedoucí justiční složky</w:t>
      </w:r>
      <w:r w:rsidR="007E28FA" w:rsidRPr="009D0269">
        <w:t xml:space="preserve">, </w:t>
      </w:r>
      <w:r w:rsidR="007E28FA" w:rsidRPr="00512BBC">
        <w:t>do jehož gesce</w:t>
      </w:r>
      <w:r w:rsidR="007E28FA" w:rsidRPr="009D0269">
        <w:t xml:space="preserve"> </w:t>
      </w:r>
      <w:r w:rsidR="007E28FA">
        <w:t xml:space="preserve">aktivum spadá. </w:t>
      </w:r>
    </w:p>
    <w:p w14:paraId="5BA879A6" w14:textId="77777777" w:rsidR="002C2F26" w:rsidRDefault="002C2F26" w:rsidP="00DC4C09"/>
    <w:p w14:paraId="5BA879BD" w14:textId="4A0B86DF" w:rsidR="00C52199" w:rsidRDefault="00CC2237" w:rsidP="00211796">
      <w:pPr>
        <w:pStyle w:val="Nadpis2"/>
      </w:pPr>
      <w:bookmarkStart w:id="14" w:name="_Toc4421758"/>
      <w:bookmarkStart w:id="15" w:name="_Toc4498223"/>
      <w:bookmarkStart w:id="16" w:name="_Toc4508139"/>
      <w:bookmarkStart w:id="17" w:name="_Toc13144498"/>
      <w:bookmarkStart w:id="18" w:name="_Toc20770116"/>
      <w:bookmarkStart w:id="19" w:name="_Toc20770393"/>
      <w:bookmarkStart w:id="20" w:name="_Toc4421759"/>
      <w:bookmarkStart w:id="21" w:name="_Toc4498224"/>
      <w:bookmarkStart w:id="22" w:name="_Toc4508140"/>
      <w:bookmarkStart w:id="23" w:name="_Toc13144499"/>
      <w:bookmarkStart w:id="24" w:name="_Toc20770117"/>
      <w:bookmarkStart w:id="25" w:name="_Toc20770394"/>
      <w:bookmarkStart w:id="26" w:name="_Toc4421760"/>
      <w:bookmarkStart w:id="27" w:name="_Toc4498225"/>
      <w:bookmarkStart w:id="28" w:name="_Toc4508141"/>
      <w:bookmarkStart w:id="29" w:name="_Toc13144500"/>
      <w:bookmarkStart w:id="30" w:name="_Toc20770118"/>
      <w:bookmarkStart w:id="31" w:name="_Toc20770395"/>
      <w:bookmarkStart w:id="32" w:name="_Toc4421761"/>
      <w:bookmarkStart w:id="33" w:name="_Toc4498226"/>
      <w:bookmarkStart w:id="34" w:name="_Toc4508142"/>
      <w:bookmarkStart w:id="35" w:name="_Toc13144501"/>
      <w:bookmarkStart w:id="36" w:name="_Toc20770119"/>
      <w:bookmarkStart w:id="37" w:name="_Toc20770396"/>
      <w:bookmarkStart w:id="38" w:name="_Toc4421762"/>
      <w:bookmarkStart w:id="39" w:name="_Toc4498227"/>
      <w:bookmarkStart w:id="40" w:name="_Toc4508143"/>
      <w:bookmarkStart w:id="41" w:name="_Toc13144502"/>
      <w:bookmarkStart w:id="42" w:name="_Toc20770120"/>
      <w:bookmarkStart w:id="43" w:name="_Toc20770397"/>
      <w:bookmarkStart w:id="44" w:name="_Toc4421763"/>
      <w:bookmarkStart w:id="45" w:name="_Toc4498228"/>
      <w:bookmarkStart w:id="46" w:name="_Toc4508144"/>
      <w:bookmarkStart w:id="47" w:name="_Toc13144503"/>
      <w:bookmarkStart w:id="48" w:name="_Toc20770121"/>
      <w:bookmarkStart w:id="49" w:name="_Toc20770398"/>
      <w:bookmarkStart w:id="50" w:name="_Toc4421764"/>
      <w:bookmarkStart w:id="51" w:name="_Toc4498229"/>
      <w:bookmarkStart w:id="52" w:name="_Toc4508145"/>
      <w:bookmarkStart w:id="53" w:name="_Toc13144504"/>
      <w:bookmarkStart w:id="54" w:name="_Toc20770122"/>
      <w:bookmarkStart w:id="55" w:name="_Toc20770399"/>
      <w:bookmarkStart w:id="56" w:name="_Toc4421765"/>
      <w:bookmarkStart w:id="57" w:name="_Toc4498230"/>
      <w:bookmarkStart w:id="58" w:name="_Toc4508146"/>
      <w:bookmarkStart w:id="59" w:name="_Toc13144505"/>
      <w:bookmarkStart w:id="60" w:name="_Toc20770123"/>
      <w:bookmarkStart w:id="61" w:name="_Toc20770400"/>
      <w:bookmarkStart w:id="62" w:name="_Toc4421766"/>
      <w:bookmarkStart w:id="63" w:name="_Toc4498231"/>
      <w:bookmarkStart w:id="64" w:name="_Toc4508147"/>
      <w:bookmarkStart w:id="65" w:name="_Toc13144506"/>
      <w:bookmarkStart w:id="66" w:name="_Toc20770124"/>
      <w:bookmarkStart w:id="67" w:name="_Toc20770401"/>
      <w:bookmarkStart w:id="68" w:name="_Toc4421767"/>
      <w:bookmarkStart w:id="69" w:name="_Toc4498232"/>
      <w:bookmarkStart w:id="70" w:name="_Toc4508148"/>
      <w:bookmarkStart w:id="71" w:name="_Toc13144507"/>
      <w:bookmarkStart w:id="72" w:name="_Toc20770125"/>
      <w:bookmarkStart w:id="73" w:name="_Toc20770402"/>
      <w:bookmarkStart w:id="74" w:name="_Toc4421768"/>
      <w:bookmarkStart w:id="75" w:name="_Toc4498233"/>
      <w:bookmarkStart w:id="76" w:name="_Toc4508149"/>
      <w:bookmarkStart w:id="77" w:name="_Toc13144508"/>
      <w:bookmarkStart w:id="78" w:name="_Toc20770126"/>
      <w:bookmarkStart w:id="79" w:name="_Toc20770403"/>
      <w:bookmarkStart w:id="80" w:name="_Toc4421769"/>
      <w:bookmarkStart w:id="81" w:name="_Toc4498234"/>
      <w:bookmarkStart w:id="82" w:name="_Toc4508150"/>
      <w:bookmarkStart w:id="83" w:name="_Toc13144509"/>
      <w:bookmarkStart w:id="84" w:name="_Toc20770127"/>
      <w:bookmarkStart w:id="85" w:name="_Toc20770404"/>
      <w:bookmarkStart w:id="86" w:name="_Toc4421770"/>
      <w:bookmarkStart w:id="87" w:name="_Toc4498235"/>
      <w:bookmarkStart w:id="88" w:name="_Toc4508151"/>
      <w:bookmarkStart w:id="89" w:name="_Toc13144510"/>
      <w:bookmarkStart w:id="90" w:name="_Toc20770128"/>
      <w:bookmarkStart w:id="91" w:name="_Toc20770405"/>
      <w:bookmarkStart w:id="92" w:name="_Toc4421771"/>
      <w:bookmarkStart w:id="93" w:name="_Toc4498236"/>
      <w:bookmarkStart w:id="94" w:name="_Toc4508152"/>
      <w:bookmarkStart w:id="95" w:name="_Toc13144511"/>
      <w:bookmarkStart w:id="96" w:name="_Toc20770129"/>
      <w:bookmarkStart w:id="97" w:name="_Toc20770406"/>
      <w:bookmarkStart w:id="98" w:name="_Toc4421772"/>
      <w:bookmarkStart w:id="99" w:name="_Toc4498237"/>
      <w:bookmarkStart w:id="100" w:name="_Toc4508153"/>
      <w:bookmarkStart w:id="101" w:name="_Toc13144512"/>
      <w:bookmarkStart w:id="102" w:name="_Toc20770130"/>
      <w:bookmarkStart w:id="103" w:name="_Toc20770407"/>
      <w:bookmarkStart w:id="104" w:name="_Toc4421773"/>
      <w:bookmarkStart w:id="105" w:name="_Toc4498238"/>
      <w:bookmarkStart w:id="106" w:name="_Toc4508154"/>
      <w:bookmarkStart w:id="107" w:name="_Toc13144513"/>
      <w:bookmarkStart w:id="108" w:name="_Toc20770131"/>
      <w:bookmarkStart w:id="109" w:name="_Toc20770408"/>
      <w:bookmarkStart w:id="110" w:name="_Toc4421774"/>
      <w:bookmarkStart w:id="111" w:name="_Toc4498239"/>
      <w:bookmarkStart w:id="112" w:name="_Toc4508155"/>
      <w:bookmarkStart w:id="113" w:name="_Toc13144514"/>
      <w:bookmarkStart w:id="114" w:name="_Toc20770132"/>
      <w:bookmarkStart w:id="115" w:name="_Toc20770409"/>
      <w:bookmarkStart w:id="116" w:name="_Toc4421775"/>
      <w:bookmarkStart w:id="117" w:name="_Toc4498240"/>
      <w:bookmarkStart w:id="118" w:name="_Toc4508156"/>
      <w:bookmarkStart w:id="119" w:name="_Toc13144515"/>
      <w:bookmarkStart w:id="120" w:name="_Toc20770133"/>
      <w:bookmarkStart w:id="121" w:name="_Toc20770410"/>
      <w:bookmarkStart w:id="122" w:name="_Toc4421776"/>
      <w:bookmarkStart w:id="123" w:name="_Toc4498241"/>
      <w:bookmarkStart w:id="124" w:name="_Toc4508157"/>
      <w:bookmarkStart w:id="125" w:name="_Toc13144516"/>
      <w:bookmarkStart w:id="126" w:name="_Toc20770134"/>
      <w:bookmarkStart w:id="127" w:name="_Toc20770411"/>
      <w:bookmarkStart w:id="128" w:name="_Toc4421777"/>
      <w:bookmarkStart w:id="129" w:name="_Toc4498242"/>
      <w:bookmarkStart w:id="130" w:name="_Toc4508158"/>
      <w:bookmarkStart w:id="131" w:name="_Toc13144517"/>
      <w:bookmarkStart w:id="132" w:name="_Toc20770135"/>
      <w:bookmarkStart w:id="133" w:name="_Toc20770412"/>
      <w:bookmarkStart w:id="134" w:name="_Toc4421778"/>
      <w:bookmarkStart w:id="135" w:name="_Toc4498243"/>
      <w:bookmarkStart w:id="136" w:name="_Toc4508159"/>
      <w:bookmarkStart w:id="137" w:name="_Toc13144518"/>
      <w:bookmarkStart w:id="138" w:name="_Toc20770136"/>
      <w:bookmarkStart w:id="139" w:name="_Toc20770413"/>
      <w:bookmarkStart w:id="140" w:name="_Toc4421779"/>
      <w:bookmarkStart w:id="141" w:name="_Toc4498244"/>
      <w:bookmarkStart w:id="142" w:name="_Toc4508160"/>
      <w:bookmarkStart w:id="143" w:name="_Toc13144519"/>
      <w:bookmarkStart w:id="144" w:name="_Toc20770137"/>
      <w:bookmarkStart w:id="145" w:name="_Toc20770414"/>
      <w:bookmarkStart w:id="146" w:name="_Toc102992847"/>
      <w:bookmarkStart w:id="147" w:name="_Ref41806173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r>
        <w:t>Technický garant</w:t>
      </w:r>
      <w:r w:rsidR="00C52199">
        <w:t xml:space="preserve"> IS</w:t>
      </w:r>
      <w:bookmarkEnd w:id="146"/>
    </w:p>
    <w:p w14:paraId="020203FB" w14:textId="774F6409" w:rsidR="00203288" w:rsidRDefault="00203288" w:rsidP="00211796">
      <w:pPr>
        <w:pStyle w:val="Bodpedpisu"/>
      </w:pPr>
      <w:r w:rsidRPr="00283627">
        <w:rPr>
          <w:i/>
        </w:rPr>
        <w:t>Technický garant IS</w:t>
      </w:r>
      <w:r>
        <w:t xml:space="preserve"> je </w:t>
      </w:r>
      <w:r w:rsidRPr="00BB317A">
        <w:t xml:space="preserve">osoba odpovědná za zajištění bezpečného provozu aktiva v rámci technických parametrů </w:t>
      </w:r>
      <w:r w:rsidR="00D70CA3" w:rsidRPr="00D70CA3">
        <w:t>vycházejících z věcné specifikace schválené</w:t>
      </w:r>
      <w:r w:rsidR="00D70CA3">
        <w:t xml:space="preserve"> </w:t>
      </w:r>
      <w:r w:rsidRPr="00BB317A">
        <w:t>garantem aktiva (nejedná se pouze o IT prostředky, např. technický správce dieselagregátu)</w:t>
      </w:r>
      <w:r>
        <w:t>.</w:t>
      </w:r>
    </w:p>
    <w:p w14:paraId="504C8B80" w14:textId="56C4C8B6" w:rsidR="00BB317A" w:rsidRDefault="008C469C" w:rsidP="00211796">
      <w:pPr>
        <w:pStyle w:val="Bodpedpisu"/>
      </w:pPr>
      <w:r>
        <w:t xml:space="preserve">Do role </w:t>
      </w:r>
      <w:r w:rsidR="00014441" w:rsidRPr="00660D12">
        <w:rPr>
          <w:i/>
        </w:rPr>
        <w:t>t</w:t>
      </w:r>
      <w:r w:rsidRPr="00660D12">
        <w:rPr>
          <w:i/>
        </w:rPr>
        <w:t>echnick</w:t>
      </w:r>
      <w:r w:rsidR="00C340E4">
        <w:rPr>
          <w:i/>
        </w:rPr>
        <w:t>ého</w:t>
      </w:r>
      <w:r w:rsidRPr="00660D12">
        <w:rPr>
          <w:i/>
        </w:rPr>
        <w:t xml:space="preserve"> garant</w:t>
      </w:r>
      <w:r w:rsidR="00C340E4">
        <w:rPr>
          <w:i/>
        </w:rPr>
        <w:t>a</w:t>
      </w:r>
      <w:r w:rsidRPr="00660D12">
        <w:rPr>
          <w:i/>
        </w:rPr>
        <w:t xml:space="preserve"> IS</w:t>
      </w:r>
      <w:r>
        <w:t xml:space="preserve"> </w:t>
      </w:r>
      <w:r w:rsidR="00951F1E">
        <w:t>určuje</w:t>
      </w:r>
      <w:r w:rsidR="00FA55F6">
        <w:t>/</w:t>
      </w:r>
      <w:r w:rsidR="00CB0FB9">
        <w:t>jmenuje</w:t>
      </w:r>
      <w:r w:rsidR="00951F1E">
        <w:t xml:space="preserve"> </w:t>
      </w:r>
      <w:r w:rsidR="005B2FAA">
        <w:t>pracovníka</w:t>
      </w:r>
      <w:r>
        <w:t xml:space="preserve"> </w:t>
      </w:r>
      <w:r w:rsidR="00CB0FB9">
        <w:t xml:space="preserve">vedoucí justiční složky (v případě Ministerstva spravedlnosti ředitel odboru informatiky) na návrh </w:t>
      </w:r>
      <w:r w:rsidR="00A2073E" w:rsidRPr="00ED285A">
        <w:rPr>
          <w:i/>
        </w:rPr>
        <w:t>garant</w:t>
      </w:r>
      <w:r w:rsidR="00CB0FB9">
        <w:rPr>
          <w:i/>
        </w:rPr>
        <w:t>a</w:t>
      </w:r>
      <w:r w:rsidR="00951F1E">
        <w:rPr>
          <w:i/>
        </w:rPr>
        <w:t xml:space="preserve"> </w:t>
      </w:r>
      <w:r w:rsidR="00951F1E">
        <w:rPr>
          <w:i/>
        </w:rPr>
        <w:lastRenderedPageBreak/>
        <w:t>podpůrného</w:t>
      </w:r>
      <w:r w:rsidR="00A2073E" w:rsidRPr="00ED285A">
        <w:rPr>
          <w:i/>
        </w:rPr>
        <w:t xml:space="preserve"> </w:t>
      </w:r>
      <w:r w:rsidR="00E25D7B">
        <w:rPr>
          <w:i/>
        </w:rPr>
        <w:t>aktiva</w:t>
      </w:r>
      <w:r>
        <w:t>.</w:t>
      </w:r>
      <w:r w:rsidR="00BB7925">
        <w:t xml:space="preserve"> </w:t>
      </w:r>
      <w:r w:rsidR="0082765E">
        <w:t>V případě, že pracovníka neurčí</w:t>
      </w:r>
      <w:r w:rsidR="00FA55F6">
        <w:t>/</w:t>
      </w:r>
      <w:r w:rsidR="00CB0FB9">
        <w:t>nejmenuje</w:t>
      </w:r>
      <w:r w:rsidR="0082765E">
        <w:t xml:space="preserve">, vykonává roli </w:t>
      </w:r>
      <w:r w:rsidR="0082765E">
        <w:rPr>
          <w:i/>
        </w:rPr>
        <w:t xml:space="preserve">technického garanta IS </w:t>
      </w:r>
      <w:r w:rsidR="0082765E">
        <w:t xml:space="preserve">sám. </w:t>
      </w:r>
      <w:r w:rsidR="00BB7925" w:rsidRPr="00660D12">
        <w:rPr>
          <w:i/>
        </w:rPr>
        <w:t>Technický garant IS</w:t>
      </w:r>
      <w:r w:rsidR="00BB7925">
        <w:t xml:space="preserve"> je určen</w:t>
      </w:r>
      <w:r w:rsidR="00FA55F6">
        <w:t>/</w:t>
      </w:r>
      <w:r w:rsidR="00CB0FB9">
        <w:t>jmenován</w:t>
      </w:r>
      <w:r w:rsidR="00BB7925">
        <w:t xml:space="preserve"> pro celý informační systém.</w:t>
      </w:r>
      <w:r w:rsidR="000F37BA">
        <w:t xml:space="preserve"> </w:t>
      </w:r>
    </w:p>
    <w:p w14:paraId="5BA879C0" w14:textId="5DC370BB" w:rsidR="00C52199" w:rsidRDefault="00C52199" w:rsidP="00211796">
      <w:pPr>
        <w:pStyle w:val="Bodpedpisu"/>
      </w:pPr>
      <w:r>
        <w:t xml:space="preserve">Mezi základní povinnosti a odpovědnosti </w:t>
      </w:r>
      <w:r w:rsidR="00660D12" w:rsidRPr="00660D12">
        <w:rPr>
          <w:i/>
        </w:rPr>
        <w:t xml:space="preserve">technického </w:t>
      </w:r>
      <w:r w:rsidR="002C4582" w:rsidRPr="00660D12">
        <w:rPr>
          <w:i/>
        </w:rPr>
        <w:t>garanta IS</w:t>
      </w:r>
      <w:r>
        <w:t xml:space="preserve"> patří:</w:t>
      </w:r>
    </w:p>
    <w:p w14:paraId="5BA879C1" w14:textId="2DC89924" w:rsidR="001E0B91" w:rsidRDefault="004F3275" w:rsidP="0023462E">
      <w:pPr>
        <w:pStyle w:val="Bodpedpisu2urovne"/>
      </w:pPr>
      <w:r>
        <w:t xml:space="preserve">odpovědnost </w:t>
      </w:r>
      <w:r w:rsidR="00C52199">
        <w:t xml:space="preserve">za </w:t>
      </w:r>
      <w:r w:rsidR="001E0B91">
        <w:t>návrh rozvoje technických aktiv IS,</w:t>
      </w:r>
    </w:p>
    <w:p w14:paraId="5BA879C2" w14:textId="03A7C071" w:rsidR="00C52199" w:rsidRDefault="001E0B91" w:rsidP="0023462E">
      <w:pPr>
        <w:pStyle w:val="Bodpedpisu2urovne"/>
      </w:pPr>
      <w:r>
        <w:t>odpov</w:t>
      </w:r>
      <w:r w:rsidR="004F3275">
        <w:t>ědnost</w:t>
      </w:r>
      <w:r>
        <w:t xml:space="preserve"> za plánování a koordinaci zásahů do technických aktiv IS</w:t>
      </w:r>
      <w:r w:rsidR="00DF21EE">
        <w:t xml:space="preserve"> (</w:t>
      </w:r>
      <w:r w:rsidR="000720DA">
        <w:t xml:space="preserve">např. </w:t>
      </w:r>
      <w:r w:rsidR="00DF21EE">
        <w:t>plánování odstávek)</w:t>
      </w:r>
      <w:r w:rsidR="00C52199">
        <w:t>,</w:t>
      </w:r>
    </w:p>
    <w:p w14:paraId="5BA879C3" w14:textId="558E51AB" w:rsidR="001E0B91" w:rsidRDefault="00DF21EE" w:rsidP="0023462E">
      <w:pPr>
        <w:pStyle w:val="Bodpedpisu2urovne"/>
      </w:pPr>
      <w:r>
        <w:t>odpov</w:t>
      </w:r>
      <w:r w:rsidR="004F3275">
        <w:t>ědnost</w:t>
      </w:r>
      <w:r>
        <w:t xml:space="preserve"> za aktuálnost provozní dokumentace a havarijních plánů,</w:t>
      </w:r>
    </w:p>
    <w:p w14:paraId="5BA879C4" w14:textId="6221229D" w:rsidR="004A0C6F" w:rsidRDefault="00DF21EE" w:rsidP="0023462E">
      <w:pPr>
        <w:pStyle w:val="Bodpedpisu2urovne"/>
      </w:pPr>
      <w:r>
        <w:t>schval</w:t>
      </w:r>
      <w:r w:rsidR="004F3275">
        <w:t>ování</w:t>
      </w:r>
      <w:r>
        <w:t xml:space="preserve"> změnov</w:t>
      </w:r>
      <w:r w:rsidR="004F3275">
        <w:t>ých</w:t>
      </w:r>
      <w:r>
        <w:t xml:space="preserve"> požadavk</w:t>
      </w:r>
      <w:r w:rsidR="004F3275">
        <w:t>ů</w:t>
      </w:r>
      <w:r>
        <w:t xml:space="preserve"> na IS v oblasti technických akt</w:t>
      </w:r>
      <w:r w:rsidR="00A05CEA">
        <w:t>iv a bezpečnostní funkcionality</w:t>
      </w:r>
      <w:r w:rsidR="00660D12">
        <w:t>,</w:t>
      </w:r>
    </w:p>
    <w:p w14:paraId="259D48B1" w14:textId="7C68C7B6" w:rsidR="00281C0E" w:rsidRDefault="00281C0E" w:rsidP="0023462E">
      <w:pPr>
        <w:pStyle w:val="Bodpedpisu2urovne"/>
      </w:pPr>
      <w:r>
        <w:t xml:space="preserve">podpora </w:t>
      </w:r>
      <w:r w:rsidRPr="00B953BF">
        <w:rPr>
          <w:i/>
        </w:rPr>
        <w:t>garant</w:t>
      </w:r>
      <w:r>
        <w:rPr>
          <w:i/>
        </w:rPr>
        <w:t xml:space="preserve">a primárního </w:t>
      </w:r>
      <w:r w:rsidRPr="00B953BF">
        <w:rPr>
          <w:i/>
        </w:rPr>
        <w:t>aktiv</w:t>
      </w:r>
      <w:r>
        <w:rPr>
          <w:i/>
        </w:rPr>
        <w:t xml:space="preserve">a </w:t>
      </w:r>
      <w:r>
        <w:t xml:space="preserve">v oblastech, kde je vyžadována odbornost </w:t>
      </w:r>
      <w:r w:rsidRPr="00660D12">
        <w:rPr>
          <w:i/>
        </w:rPr>
        <w:t>technického garanta IS</w:t>
      </w:r>
      <w:r>
        <w:rPr>
          <w:i/>
        </w:rPr>
        <w:t xml:space="preserve"> </w:t>
      </w:r>
      <w:r>
        <w:t>(např. při tvorbě a následné aktualizaci plánu zvládání rizik),</w:t>
      </w:r>
    </w:p>
    <w:p w14:paraId="5BA879C6" w14:textId="11D4C226" w:rsidR="00DF21EE" w:rsidRDefault="004A0C6F" w:rsidP="0023462E">
      <w:pPr>
        <w:pStyle w:val="Bodpedpisu2urovne"/>
      </w:pPr>
      <w:r>
        <w:t>ve spolupráci s </w:t>
      </w:r>
      <w:r w:rsidRPr="00B953BF">
        <w:rPr>
          <w:i/>
        </w:rPr>
        <w:t>garantem podpůr</w:t>
      </w:r>
      <w:r w:rsidR="00E25D7B">
        <w:rPr>
          <w:i/>
        </w:rPr>
        <w:t>ného aktiva</w:t>
      </w:r>
      <w:r>
        <w:t xml:space="preserve"> zajiš</w:t>
      </w:r>
      <w:r w:rsidR="004F3275">
        <w:t>tění</w:t>
      </w:r>
      <w:r>
        <w:t xml:space="preserve"> implementac</w:t>
      </w:r>
      <w:r w:rsidR="004F3275">
        <w:t>e</w:t>
      </w:r>
      <w:r>
        <w:t xml:space="preserve"> bezpečnostních opatření v rámci IS,</w:t>
      </w:r>
    </w:p>
    <w:p w14:paraId="5BA879C7" w14:textId="13C1570C" w:rsidR="00061055" w:rsidRDefault="00660D12" w:rsidP="0023462E">
      <w:pPr>
        <w:pStyle w:val="Bodpedpisu2urovne"/>
      </w:pPr>
      <w:r>
        <w:t>odpov</w:t>
      </w:r>
      <w:r w:rsidR="004F3275">
        <w:t>ědnost</w:t>
      </w:r>
      <w:r>
        <w:t xml:space="preserve"> za koordinaci</w:t>
      </w:r>
      <w:r w:rsidR="00061055">
        <w:t xml:space="preserve"> </w:t>
      </w:r>
      <w:r w:rsidR="00163258">
        <w:t xml:space="preserve">činností </w:t>
      </w:r>
      <w:r w:rsidR="00061055">
        <w:t xml:space="preserve">mezi </w:t>
      </w:r>
      <w:r w:rsidR="00061055" w:rsidRPr="001863C5">
        <w:t>garant</w:t>
      </w:r>
      <w:r w:rsidRPr="001863C5">
        <w:t>em primárn</w:t>
      </w:r>
      <w:r w:rsidR="003C00DD">
        <w:t>ího aktiva</w:t>
      </w:r>
      <w:r>
        <w:t xml:space="preserve"> a </w:t>
      </w:r>
      <w:r w:rsidRPr="001863C5">
        <w:t xml:space="preserve">garanty </w:t>
      </w:r>
      <w:r w:rsidR="00061055" w:rsidRPr="001863C5">
        <w:t>podpůrn</w:t>
      </w:r>
      <w:r w:rsidR="00DA2F61">
        <w:t>ého</w:t>
      </w:r>
      <w:r w:rsidR="00061055" w:rsidRPr="001863C5">
        <w:t xml:space="preserve"> aktiv</w:t>
      </w:r>
      <w:r w:rsidR="00DA2F61">
        <w:t>a</w:t>
      </w:r>
      <w:r w:rsidR="004F3275">
        <w:t>,</w:t>
      </w:r>
      <w:r>
        <w:t xml:space="preserve"> resp. </w:t>
      </w:r>
      <w:r w:rsidRPr="001863C5">
        <w:t>garanty podpůrn</w:t>
      </w:r>
      <w:r w:rsidR="00C00C93">
        <w:t>ého</w:t>
      </w:r>
      <w:r w:rsidRPr="001863C5">
        <w:t xml:space="preserve"> aktiv</w:t>
      </w:r>
      <w:r w:rsidR="00C00C93">
        <w:t>a</w:t>
      </w:r>
      <w:r>
        <w:t xml:space="preserve"> </w:t>
      </w:r>
      <w:r w:rsidR="006743E4">
        <w:t>navzájem</w:t>
      </w:r>
      <w:r w:rsidR="00A81422">
        <w:t>,</w:t>
      </w:r>
      <w:r>
        <w:t xml:space="preserve"> a</w:t>
      </w:r>
    </w:p>
    <w:p w14:paraId="5BA879C8" w14:textId="77777777" w:rsidR="00A05CEA" w:rsidRDefault="00A05CEA" w:rsidP="0023462E">
      <w:pPr>
        <w:pStyle w:val="Bodpedpisu2urovne"/>
      </w:pPr>
      <w:r>
        <w:t>další povinnosti uvedené v </w:t>
      </w:r>
      <w:r w:rsidRPr="0081203B">
        <w:t>dílčích bezpečnostních politik</w:t>
      </w:r>
      <w:r>
        <w:t>ách.</w:t>
      </w:r>
    </w:p>
    <w:p w14:paraId="5BA879CA" w14:textId="3EEBDA12" w:rsidR="00C52199" w:rsidRDefault="002C4582" w:rsidP="00211796">
      <w:pPr>
        <w:pStyle w:val="Bodpedpisu"/>
      </w:pPr>
      <w:r w:rsidRPr="001863C5">
        <w:rPr>
          <w:i/>
        </w:rPr>
        <w:t>Technický garant IS</w:t>
      </w:r>
      <w:r w:rsidR="00C52199">
        <w:t xml:space="preserve"> má právo</w:t>
      </w:r>
      <w:r w:rsidR="00F77C54">
        <w:t xml:space="preserve"> </w:t>
      </w:r>
      <w:r w:rsidR="00D23388" w:rsidRPr="00D23388">
        <w:t xml:space="preserve">vyžádat </w:t>
      </w:r>
      <w:r w:rsidR="004F3275">
        <w:t xml:space="preserve">si </w:t>
      </w:r>
      <w:r w:rsidR="00D23388" w:rsidRPr="00D23388">
        <w:t xml:space="preserve">auditní zprávu týkající se </w:t>
      </w:r>
      <w:r w:rsidR="00D23388">
        <w:t>jeho IS</w:t>
      </w:r>
      <w:r w:rsidR="00C52199">
        <w:t>.</w:t>
      </w:r>
      <w:r w:rsidR="00296A30">
        <w:t xml:space="preserve"> </w:t>
      </w:r>
    </w:p>
    <w:p w14:paraId="5BA879CC" w14:textId="189DF26D" w:rsidR="00C52199" w:rsidRDefault="00C52199" w:rsidP="00211796">
      <w:pPr>
        <w:pStyle w:val="Bodpedpisu"/>
      </w:pPr>
      <w:r>
        <w:t>Tato role musí být obsazena pouze kvalifikovanou osobou, kter</w:t>
      </w:r>
      <w:r w:rsidR="00296A30">
        <w:t>á</w:t>
      </w:r>
      <w:r>
        <w:t xml:space="preserve"> splňuje požadavky na prověření </w:t>
      </w:r>
      <w:r w:rsidR="007661A6">
        <w:t>pracovníků</w:t>
      </w:r>
      <w:r w:rsidR="007661A6" w:rsidRPr="00F92DFB">
        <w:t xml:space="preserve"> </w:t>
      </w:r>
      <w:r>
        <w:t>uvedené v </w:t>
      </w:r>
      <w:r w:rsidR="00F37884">
        <w:t>dokumentu</w:t>
      </w:r>
      <w:r>
        <w:t xml:space="preserve"> </w:t>
      </w:r>
      <w:r w:rsidR="00030456">
        <w:t>„</w:t>
      </w:r>
      <w:r w:rsidRPr="00BB1091">
        <w:t xml:space="preserve">Politika bezpečnosti lidských </w:t>
      </w:r>
      <w:r w:rsidR="00DF21EE">
        <w:t>z</w:t>
      </w:r>
      <w:r w:rsidRPr="00BB1091">
        <w:t>drojů</w:t>
      </w:r>
      <w:r w:rsidR="00030456">
        <w:t>“</w:t>
      </w:r>
      <w:r>
        <w:t>.</w:t>
      </w:r>
      <w:r w:rsidR="00296A30">
        <w:t xml:space="preserve"> </w:t>
      </w:r>
    </w:p>
    <w:p w14:paraId="5BA879CD" w14:textId="77777777" w:rsidR="006743E4" w:rsidRDefault="006743E4" w:rsidP="006743E4"/>
    <w:p w14:paraId="5BA879D4" w14:textId="2A858C7E" w:rsidR="001F571C" w:rsidRDefault="005F00E9" w:rsidP="00211796">
      <w:pPr>
        <w:pStyle w:val="Nadpis2"/>
      </w:pPr>
      <w:bookmarkStart w:id="148" w:name="_Toc4421781"/>
      <w:bookmarkStart w:id="149" w:name="_Toc4498246"/>
      <w:bookmarkStart w:id="150" w:name="_Toc4508162"/>
      <w:bookmarkStart w:id="151" w:name="_Toc13144521"/>
      <w:bookmarkStart w:id="152" w:name="_Toc20770139"/>
      <w:bookmarkStart w:id="153" w:name="_Toc20770416"/>
      <w:bookmarkStart w:id="154" w:name="_Toc4421782"/>
      <w:bookmarkStart w:id="155" w:name="_Toc4498247"/>
      <w:bookmarkStart w:id="156" w:name="_Toc4508163"/>
      <w:bookmarkStart w:id="157" w:name="_Toc13144522"/>
      <w:bookmarkStart w:id="158" w:name="_Toc20770140"/>
      <w:bookmarkStart w:id="159" w:name="_Toc20770417"/>
      <w:bookmarkStart w:id="160" w:name="_Toc4421783"/>
      <w:bookmarkStart w:id="161" w:name="_Toc4498248"/>
      <w:bookmarkStart w:id="162" w:name="_Toc4508164"/>
      <w:bookmarkStart w:id="163" w:name="_Toc13144523"/>
      <w:bookmarkStart w:id="164" w:name="_Toc20770141"/>
      <w:bookmarkStart w:id="165" w:name="_Toc20770418"/>
      <w:bookmarkStart w:id="166" w:name="_Toc4421784"/>
      <w:bookmarkStart w:id="167" w:name="_Toc4498249"/>
      <w:bookmarkStart w:id="168" w:name="_Toc4508165"/>
      <w:bookmarkStart w:id="169" w:name="_Toc13144524"/>
      <w:bookmarkStart w:id="170" w:name="_Toc20770142"/>
      <w:bookmarkStart w:id="171" w:name="_Toc20770419"/>
      <w:bookmarkStart w:id="172" w:name="_Toc4421785"/>
      <w:bookmarkStart w:id="173" w:name="_Toc4498250"/>
      <w:bookmarkStart w:id="174" w:name="_Toc4508166"/>
      <w:bookmarkStart w:id="175" w:name="_Toc13144525"/>
      <w:bookmarkStart w:id="176" w:name="_Toc20770143"/>
      <w:bookmarkStart w:id="177" w:name="_Toc20770420"/>
      <w:bookmarkStart w:id="178" w:name="_Toc4421786"/>
      <w:bookmarkStart w:id="179" w:name="_Toc4498251"/>
      <w:bookmarkStart w:id="180" w:name="_Toc4508167"/>
      <w:bookmarkStart w:id="181" w:name="_Toc13144526"/>
      <w:bookmarkStart w:id="182" w:name="_Toc20770144"/>
      <w:bookmarkStart w:id="183" w:name="_Toc20770421"/>
      <w:bookmarkStart w:id="184" w:name="_Toc102992848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>
        <w:t>Správce</w:t>
      </w:r>
      <w:r w:rsidR="001F571C">
        <w:t xml:space="preserve"> kybernetické bezpečnosti</w:t>
      </w:r>
      <w:bookmarkEnd w:id="184"/>
    </w:p>
    <w:p w14:paraId="5BA879D5" w14:textId="606B8F38" w:rsidR="001F571C" w:rsidRDefault="001F571C" w:rsidP="00211796">
      <w:pPr>
        <w:pStyle w:val="Bodpedpisu"/>
      </w:pPr>
      <w:r w:rsidRPr="006743E4">
        <w:rPr>
          <w:i/>
        </w:rPr>
        <w:t>Sp</w:t>
      </w:r>
      <w:r w:rsidR="005F00E9" w:rsidRPr="006743E4">
        <w:rPr>
          <w:i/>
        </w:rPr>
        <w:t>rávce</w:t>
      </w:r>
      <w:r w:rsidRPr="006743E4">
        <w:rPr>
          <w:i/>
        </w:rPr>
        <w:t xml:space="preserve"> kybernetické bezpečnosti</w:t>
      </w:r>
      <w:r>
        <w:t xml:space="preserve"> je osoba, která pomáhá vedoucímu justiční složky zajišťovat činnosti a </w:t>
      </w:r>
      <w:r w:rsidR="008846C4">
        <w:t xml:space="preserve">plnit </w:t>
      </w:r>
      <w:r>
        <w:t xml:space="preserve">povinnosti </w:t>
      </w:r>
      <w:r w:rsidR="008846C4">
        <w:t xml:space="preserve">v oblasti </w:t>
      </w:r>
      <w:r w:rsidR="0020110D">
        <w:t>bezpečnosti informací</w:t>
      </w:r>
      <w:r w:rsidR="008846C4">
        <w:t>.</w:t>
      </w:r>
    </w:p>
    <w:p w14:paraId="5BA879D6" w14:textId="6DE4E3F9" w:rsidR="008846C4" w:rsidRDefault="008846C4" w:rsidP="00211796">
      <w:pPr>
        <w:pStyle w:val="Bodpedpisu"/>
      </w:pPr>
      <w:r>
        <w:t xml:space="preserve">Do role </w:t>
      </w:r>
      <w:r w:rsidR="006743E4" w:rsidRPr="006743E4">
        <w:rPr>
          <w:i/>
        </w:rPr>
        <w:t>s</w:t>
      </w:r>
      <w:r w:rsidR="005F00E9" w:rsidRPr="006743E4">
        <w:rPr>
          <w:i/>
        </w:rPr>
        <w:t xml:space="preserve">právce </w:t>
      </w:r>
      <w:r w:rsidRPr="006743E4">
        <w:rPr>
          <w:i/>
        </w:rPr>
        <w:t>kybernetické bezpečnosti</w:t>
      </w:r>
      <w:r>
        <w:t xml:space="preserve"> </w:t>
      </w:r>
      <w:r w:rsidR="001D65A8">
        <w:t>určuje</w:t>
      </w:r>
      <w:r w:rsidR="00FA55F6">
        <w:t>/</w:t>
      </w:r>
      <w:r w:rsidR="00D85D30">
        <w:t>jmenuje</w:t>
      </w:r>
      <w:r>
        <w:t xml:space="preserve"> pracovníka vedoucí justiční složky.</w:t>
      </w:r>
    </w:p>
    <w:p w14:paraId="5BA879D7" w14:textId="27BDC2F5" w:rsidR="008846C4" w:rsidRDefault="005F00E9" w:rsidP="00211796">
      <w:pPr>
        <w:pStyle w:val="Bodpedpisu"/>
      </w:pPr>
      <w:r w:rsidRPr="0022087B">
        <w:t xml:space="preserve">Správce </w:t>
      </w:r>
      <w:r w:rsidR="008846C4" w:rsidRPr="0022087B">
        <w:t>kybernetické bezpečnosti</w:t>
      </w:r>
      <w:r w:rsidR="008846C4">
        <w:t xml:space="preserve"> je metodicky řízen </w:t>
      </w:r>
      <w:r w:rsidR="006743E4" w:rsidRPr="0022087B">
        <w:t>m</w:t>
      </w:r>
      <w:r w:rsidR="008846C4" w:rsidRPr="0022087B">
        <w:t>anažerem kybernetické bezpečnosti</w:t>
      </w:r>
      <w:r w:rsidR="008846C4">
        <w:t>.</w:t>
      </w:r>
    </w:p>
    <w:p w14:paraId="5BA879D8" w14:textId="35ED078C" w:rsidR="008846C4" w:rsidRDefault="008846C4" w:rsidP="00211796">
      <w:pPr>
        <w:pStyle w:val="Bodpedpisu"/>
      </w:pPr>
      <w:r>
        <w:t>Pokud není vedoucím justiční složky uvedeno jinak, m</w:t>
      </w:r>
      <w:r w:rsidRPr="008846C4">
        <w:t xml:space="preserve">ezi základní povinnosti a odpovědnosti </w:t>
      </w:r>
      <w:r w:rsidR="006743E4" w:rsidRPr="006743E4">
        <w:rPr>
          <w:i/>
        </w:rPr>
        <w:t>s</w:t>
      </w:r>
      <w:r w:rsidR="005F00E9" w:rsidRPr="006743E4">
        <w:rPr>
          <w:i/>
        </w:rPr>
        <w:t xml:space="preserve">právce </w:t>
      </w:r>
      <w:r w:rsidRPr="006743E4">
        <w:rPr>
          <w:i/>
        </w:rPr>
        <w:t>kybernetické bezpečnosti</w:t>
      </w:r>
      <w:r w:rsidRPr="008846C4">
        <w:t xml:space="preserve"> patří</w:t>
      </w:r>
      <w:r>
        <w:t>:</w:t>
      </w:r>
    </w:p>
    <w:p w14:paraId="5BA879D9" w14:textId="614757D4" w:rsidR="001F571C" w:rsidRDefault="001F571C" w:rsidP="0023462E">
      <w:pPr>
        <w:pStyle w:val="Bodpedpisu2urovne"/>
      </w:pPr>
      <w:r>
        <w:t>odpov</w:t>
      </w:r>
      <w:r w:rsidR="004F3275">
        <w:t>ědnost</w:t>
      </w:r>
      <w:r>
        <w:t xml:space="preserve"> za </w:t>
      </w:r>
      <w:r w:rsidR="008846C4">
        <w:t xml:space="preserve">zajištění souladu </w:t>
      </w:r>
      <w:r w:rsidR="00C75821">
        <w:t xml:space="preserve">justiční </w:t>
      </w:r>
      <w:r w:rsidR="008846C4">
        <w:t xml:space="preserve">složky </w:t>
      </w:r>
      <w:r w:rsidR="008846C4" w:rsidRPr="008846C4">
        <w:t>se zákonem o kybernetické bezpečnosti</w:t>
      </w:r>
      <w:r>
        <w:t>,</w:t>
      </w:r>
    </w:p>
    <w:p w14:paraId="5BA879DA" w14:textId="010AA9D8" w:rsidR="008846C4" w:rsidRDefault="001F571C" w:rsidP="0023462E">
      <w:pPr>
        <w:pStyle w:val="Bodpedpisu2urovne"/>
      </w:pPr>
      <w:r>
        <w:t>odpov</w:t>
      </w:r>
      <w:r w:rsidR="004F3275">
        <w:t>ědnost</w:t>
      </w:r>
      <w:r>
        <w:t xml:space="preserve"> za </w:t>
      </w:r>
      <w:r w:rsidR="008846C4">
        <w:t xml:space="preserve">implementaci této </w:t>
      </w:r>
      <w:r w:rsidR="00843BFF">
        <w:t xml:space="preserve">Instrukce </w:t>
      </w:r>
      <w:r w:rsidR="008846C4">
        <w:t>(ve formě technických a organizačních opatření),</w:t>
      </w:r>
    </w:p>
    <w:p w14:paraId="5BA879DB" w14:textId="69920CCE" w:rsidR="008846C4" w:rsidRDefault="008846C4" w:rsidP="0023462E">
      <w:pPr>
        <w:pStyle w:val="Bodpedpisu2urovne"/>
      </w:pPr>
      <w:r>
        <w:t>odpov</w:t>
      </w:r>
      <w:r w:rsidR="004F3275">
        <w:t>ědnost</w:t>
      </w:r>
      <w:r>
        <w:t xml:space="preserve"> </w:t>
      </w:r>
      <w:r w:rsidR="00DA724A">
        <w:t xml:space="preserve">za </w:t>
      </w:r>
      <w:r>
        <w:t xml:space="preserve">komunikaci v oblasti kybernetické bezpečnosti vůči </w:t>
      </w:r>
      <w:r w:rsidR="006743E4" w:rsidRPr="006743E4">
        <w:rPr>
          <w:i/>
        </w:rPr>
        <w:t>m</w:t>
      </w:r>
      <w:r w:rsidRPr="006743E4">
        <w:rPr>
          <w:i/>
        </w:rPr>
        <w:t>anažerovi kybernetické bezpečnosti</w:t>
      </w:r>
      <w:r w:rsidR="00B74913">
        <w:t>,</w:t>
      </w:r>
    </w:p>
    <w:p w14:paraId="5BA879DC" w14:textId="5785D7DF" w:rsidR="00072E67" w:rsidRDefault="00072E67" w:rsidP="0023462E">
      <w:pPr>
        <w:pStyle w:val="Bodpedpisu2urovne"/>
      </w:pPr>
      <w:r w:rsidRPr="00072E67">
        <w:t xml:space="preserve">koordinace činností v oblasti kybernetické bezpečnosti na úrovni </w:t>
      </w:r>
      <w:r w:rsidRPr="006743E4">
        <w:rPr>
          <w:i/>
        </w:rPr>
        <w:t xml:space="preserve">garantů </w:t>
      </w:r>
      <w:r w:rsidR="006743E4" w:rsidRPr="006743E4">
        <w:rPr>
          <w:i/>
        </w:rPr>
        <w:t>primární</w:t>
      </w:r>
      <w:r w:rsidR="00DA2F61">
        <w:rPr>
          <w:i/>
        </w:rPr>
        <w:t>ho</w:t>
      </w:r>
      <w:r w:rsidR="006743E4" w:rsidRPr="006743E4">
        <w:rPr>
          <w:i/>
        </w:rPr>
        <w:t xml:space="preserve"> </w:t>
      </w:r>
      <w:r w:rsidRPr="006743E4">
        <w:rPr>
          <w:i/>
        </w:rPr>
        <w:t>aktiv</w:t>
      </w:r>
      <w:r w:rsidR="00DA2F61">
        <w:rPr>
          <w:i/>
        </w:rPr>
        <w:t>a</w:t>
      </w:r>
      <w:r w:rsidR="006743E4" w:rsidRPr="006743E4">
        <w:t xml:space="preserve"> a</w:t>
      </w:r>
      <w:r w:rsidR="006743E4" w:rsidRPr="006743E4">
        <w:rPr>
          <w:i/>
        </w:rPr>
        <w:t xml:space="preserve"> garantů podpůrn</w:t>
      </w:r>
      <w:r w:rsidR="00DA2F61">
        <w:rPr>
          <w:i/>
        </w:rPr>
        <w:t>ého</w:t>
      </w:r>
      <w:r w:rsidR="006743E4" w:rsidRPr="006743E4">
        <w:rPr>
          <w:i/>
        </w:rPr>
        <w:t xml:space="preserve"> aktiv</w:t>
      </w:r>
      <w:r w:rsidR="00DA2F61">
        <w:rPr>
          <w:i/>
        </w:rPr>
        <w:t>a</w:t>
      </w:r>
      <w:r>
        <w:t>,</w:t>
      </w:r>
    </w:p>
    <w:p w14:paraId="44B7798D" w14:textId="3A5A1040" w:rsidR="003F4BBF" w:rsidRDefault="003F4BBF" w:rsidP="0023462E">
      <w:pPr>
        <w:pStyle w:val="Bodpedpisu2urovne"/>
      </w:pPr>
      <w:r>
        <w:lastRenderedPageBreak/>
        <w:t xml:space="preserve">poskytování potřebné součinnosti </w:t>
      </w:r>
      <w:r w:rsidRPr="003F4BBF">
        <w:rPr>
          <w:i/>
        </w:rPr>
        <w:t xml:space="preserve">garantovi primárního </w:t>
      </w:r>
      <w:proofErr w:type="gramStart"/>
      <w:r w:rsidRPr="003F4BBF">
        <w:rPr>
          <w:i/>
        </w:rPr>
        <w:t>aktiva</w:t>
      </w:r>
      <w:proofErr w:type="gramEnd"/>
      <w:r w:rsidR="006C1FC3">
        <w:rPr>
          <w:i/>
        </w:rPr>
        <w:t xml:space="preserve"> </w:t>
      </w:r>
      <w:r w:rsidR="006C1FC3">
        <w:t xml:space="preserve">resp. </w:t>
      </w:r>
      <w:r w:rsidR="006C1FC3" w:rsidRPr="00DF1167">
        <w:rPr>
          <w:i/>
        </w:rPr>
        <w:t>místnímu</w:t>
      </w:r>
      <w:r w:rsidR="006C1FC3">
        <w:t xml:space="preserve"> </w:t>
      </w:r>
      <w:r w:rsidR="006C1FC3" w:rsidRPr="003F4BBF">
        <w:rPr>
          <w:i/>
        </w:rPr>
        <w:t>garantovi primárního aktiva</w:t>
      </w:r>
      <w:r>
        <w:t>,</w:t>
      </w:r>
    </w:p>
    <w:p w14:paraId="5BA879DD" w14:textId="23021F18" w:rsidR="00B74913" w:rsidRDefault="00B74913" w:rsidP="0023462E">
      <w:pPr>
        <w:pStyle w:val="Bodpedpisu2urovne"/>
      </w:pPr>
      <w:r>
        <w:t>koordinac</w:t>
      </w:r>
      <w:r w:rsidR="002024A2">
        <w:t>e</w:t>
      </w:r>
      <w:r>
        <w:t xml:space="preserve"> činností v oblasti kybernetické bezpečnosti na </w:t>
      </w:r>
      <w:r w:rsidR="0020110D">
        <w:t>úrovni podřízených složek,</w:t>
      </w:r>
    </w:p>
    <w:p w14:paraId="5BA879DE" w14:textId="777843E8" w:rsidR="00A81BB3" w:rsidRDefault="00370AA0" w:rsidP="0023462E">
      <w:pPr>
        <w:pStyle w:val="Bodpedpisu2urovne"/>
      </w:pPr>
      <w:r w:rsidRPr="00370AA0">
        <w:t xml:space="preserve">provádění a přezkoumávání hodnocení rizik </w:t>
      </w:r>
      <w:r>
        <w:t xml:space="preserve">a </w:t>
      </w:r>
      <w:r w:rsidR="00A81BB3">
        <w:t>stanovování požadavků na bezpečnost,</w:t>
      </w:r>
    </w:p>
    <w:p w14:paraId="1DFE9885" w14:textId="755323AD" w:rsidR="005624C0" w:rsidRDefault="005624C0" w:rsidP="005624C0">
      <w:pPr>
        <w:pStyle w:val="Bodpedpisu2urovne"/>
      </w:pPr>
      <w:r>
        <w:t>zajištění návrhu bezpečnostních opatření,</w:t>
      </w:r>
    </w:p>
    <w:p w14:paraId="66E1331E" w14:textId="55353585" w:rsidR="005624C0" w:rsidRDefault="005624C0" w:rsidP="00F3549A">
      <w:pPr>
        <w:pStyle w:val="Bodpedpisu2urovne"/>
      </w:pPr>
      <w:r>
        <w:t>zajištění vytvoření a následné aktualizace plánu zvládání rizik,</w:t>
      </w:r>
    </w:p>
    <w:p w14:paraId="5BA879DF" w14:textId="77777777" w:rsidR="00B74913" w:rsidRDefault="00B74913" w:rsidP="0023462E">
      <w:pPr>
        <w:pStyle w:val="Bodpedpisu2urovne"/>
      </w:pPr>
      <w:r>
        <w:t>vytváření plánů obnovy a zajištění kontinuity v případě neočekávané události</w:t>
      </w:r>
      <w:r w:rsidR="0020110D">
        <w:t>,</w:t>
      </w:r>
    </w:p>
    <w:p w14:paraId="5BA879E0" w14:textId="73B68916" w:rsidR="0020110D" w:rsidRDefault="0020110D" w:rsidP="0023462E">
      <w:pPr>
        <w:pStyle w:val="Bodpedpisu2urovne"/>
      </w:pPr>
      <w:r>
        <w:t>testování konfigurací hardwar</w:t>
      </w:r>
      <w:r w:rsidR="00C00C93">
        <w:t>u</w:t>
      </w:r>
      <w:r>
        <w:t xml:space="preserve"> a softwar</w:t>
      </w:r>
      <w:r w:rsidR="00C00C93">
        <w:t>u</w:t>
      </w:r>
      <w:r>
        <w:t xml:space="preserve"> z pohledu bezpečnosti informací</w:t>
      </w:r>
      <w:r w:rsidR="00A3426D">
        <w:t>,</w:t>
      </w:r>
      <w:r w:rsidR="00A81BB3">
        <w:t xml:space="preserve"> a</w:t>
      </w:r>
    </w:p>
    <w:p w14:paraId="5BA879E2" w14:textId="63E5F446" w:rsidR="0020110D" w:rsidRDefault="0020110D" w:rsidP="0023462E">
      <w:pPr>
        <w:pStyle w:val="Bodpedpisu2urovne"/>
      </w:pPr>
      <w:r>
        <w:t>spolupráce při auditech.</w:t>
      </w:r>
    </w:p>
    <w:p w14:paraId="07D91E57" w14:textId="77777777" w:rsidR="00747A84" w:rsidRDefault="00747A84" w:rsidP="00747A84"/>
    <w:p w14:paraId="5BA879E3" w14:textId="77777777" w:rsidR="001863C5" w:rsidRDefault="001863C5" w:rsidP="00211796">
      <w:pPr>
        <w:pStyle w:val="Nadpis2"/>
      </w:pPr>
      <w:bookmarkStart w:id="185" w:name="_Toc536187539"/>
      <w:bookmarkStart w:id="186" w:name="_Toc4421788"/>
      <w:bookmarkStart w:id="187" w:name="_Toc4498253"/>
      <w:bookmarkStart w:id="188" w:name="_Toc4508169"/>
      <w:bookmarkStart w:id="189" w:name="_Toc102992849"/>
      <w:bookmarkEnd w:id="185"/>
      <w:bookmarkEnd w:id="186"/>
      <w:bookmarkEnd w:id="187"/>
      <w:bookmarkEnd w:id="188"/>
      <w:r>
        <w:t>Správce IS</w:t>
      </w:r>
      <w:bookmarkEnd w:id="189"/>
    </w:p>
    <w:p w14:paraId="5BA879E4" w14:textId="5C24030A" w:rsidR="001863C5" w:rsidRDefault="001863C5" w:rsidP="00211796">
      <w:pPr>
        <w:pStyle w:val="Bodpedpisu"/>
      </w:pPr>
      <w:r w:rsidRPr="001863C5">
        <w:rPr>
          <w:i/>
        </w:rPr>
        <w:t>Správce IS</w:t>
      </w:r>
      <w:r w:rsidRPr="001863C5">
        <w:t xml:space="preserve"> </w:t>
      </w:r>
      <w:r>
        <w:t xml:space="preserve">je </w:t>
      </w:r>
      <w:r w:rsidRPr="001863C5">
        <w:t xml:space="preserve">osoba pověřená </w:t>
      </w:r>
      <w:r w:rsidRPr="00D70CA3">
        <w:rPr>
          <w:i/>
        </w:rPr>
        <w:t xml:space="preserve">garantem </w:t>
      </w:r>
      <w:r w:rsidR="00D70CA3" w:rsidRPr="00D70CA3">
        <w:rPr>
          <w:i/>
        </w:rPr>
        <w:t xml:space="preserve">podpůrného </w:t>
      </w:r>
      <w:r w:rsidRPr="00D70CA3">
        <w:rPr>
          <w:i/>
        </w:rPr>
        <w:t>aktiv</w:t>
      </w:r>
      <w:r w:rsidR="00D70CA3" w:rsidRPr="00D70CA3">
        <w:rPr>
          <w:i/>
        </w:rPr>
        <w:t>a</w:t>
      </w:r>
      <w:r w:rsidRPr="001863C5">
        <w:t xml:space="preserve"> zajišťující správu, provoz, použití, údržbu a bezpečnost technického aktiva (administrátor)</w:t>
      </w:r>
      <w:r>
        <w:t>. Ve</w:t>
      </w:r>
      <w:r w:rsidRPr="001863C5">
        <w:t xml:space="preserve"> většině případů označuje </w:t>
      </w:r>
      <w:r w:rsidR="007661A6">
        <w:t>pracovníka</w:t>
      </w:r>
      <w:r w:rsidR="007661A6" w:rsidRPr="001863C5">
        <w:t xml:space="preserve"> </w:t>
      </w:r>
      <w:r w:rsidRPr="001863C5">
        <w:t xml:space="preserve">justičních složek nebo pracovníka smluvního partnera, který má přístup k informačním službám, informacím nebo jiným aktivům justičních složek, přičemž má přidělený rozsah oprávnění překračující svým rozsahem oprávnění uživatelů. </w:t>
      </w:r>
    </w:p>
    <w:p w14:paraId="5BA879E5" w14:textId="3CB61325" w:rsidR="001863C5" w:rsidRDefault="001863C5" w:rsidP="00211796">
      <w:pPr>
        <w:pStyle w:val="Bodpedpisu"/>
      </w:pPr>
      <w:r w:rsidRPr="001863C5">
        <w:t xml:space="preserve">V předpisu Vnitřní kancelářský řád pro okresní, krajské a vrchní soudy </w:t>
      </w:r>
      <w:r w:rsidR="00AC72AD">
        <w:t>může být</w:t>
      </w:r>
      <w:r w:rsidR="00AC72AD" w:rsidRPr="001863C5">
        <w:t xml:space="preserve"> </w:t>
      </w:r>
      <w:r w:rsidRPr="001863C5">
        <w:rPr>
          <w:i/>
        </w:rPr>
        <w:t>správce IS</w:t>
      </w:r>
      <w:r>
        <w:t xml:space="preserve"> </w:t>
      </w:r>
      <w:r w:rsidRPr="001863C5">
        <w:t xml:space="preserve">označován pojmem informatik. </w:t>
      </w:r>
    </w:p>
    <w:p w14:paraId="5BA879E7" w14:textId="1794792A" w:rsidR="001863C5" w:rsidRPr="001863C5" w:rsidRDefault="001863C5" w:rsidP="00211796">
      <w:pPr>
        <w:pStyle w:val="Bodpedpisu"/>
      </w:pPr>
      <w:r w:rsidRPr="001863C5">
        <w:t xml:space="preserve">Ve vyhlášce o kybernetické bezpečnosti je </w:t>
      </w:r>
      <w:r w:rsidRPr="001863C5">
        <w:rPr>
          <w:i/>
        </w:rPr>
        <w:t>správce IS</w:t>
      </w:r>
      <w:r>
        <w:t xml:space="preserve"> </w:t>
      </w:r>
      <w:r w:rsidRPr="001863C5">
        <w:t>označován pojmem administrátor.</w:t>
      </w:r>
    </w:p>
    <w:p w14:paraId="5BA879E8" w14:textId="77777777" w:rsidR="00BC72DE" w:rsidRDefault="00BC72DE" w:rsidP="003A2547">
      <w:pPr>
        <w:pStyle w:val="Nadpis1"/>
      </w:pPr>
      <w:bookmarkStart w:id="190" w:name="_Toc102992850"/>
      <w:r>
        <w:t>Požadavky na oddělení rolí</w:t>
      </w:r>
      <w:bookmarkEnd w:id="147"/>
      <w:bookmarkEnd w:id="190"/>
    </w:p>
    <w:p w14:paraId="5BA879E9" w14:textId="77777777" w:rsidR="00DF6ECF" w:rsidRDefault="00DF6ECF" w:rsidP="00211796">
      <w:pPr>
        <w:pStyle w:val="Bodpedpisu"/>
      </w:pPr>
      <w:r>
        <w:t>Při definici rolí v oblasti bezpečnosti a jejich obsazování musí být dodrženy následující principy:</w:t>
      </w:r>
    </w:p>
    <w:p w14:paraId="5BA879EA" w14:textId="0E8F9FE9" w:rsidR="00BC72DE" w:rsidRDefault="00DF6ECF" w:rsidP="0023462E">
      <w:pPr>
        <w:pStyle w:val="Bodpedpisu2urovne"/>
      </w:pPr>
      <w:r>
        <w:t>ž</w:t>
      </w:r>
      <w:r w:rsidR="00BC72DE">
        <w:t xml:space="preserve">ádná osoba </w:t>
      </w:r>
      <w:r w:rsidR="00512A64">
        <w:t>nesmí</w:t>
      </w:r>
      <w:r w:rsidR="00BC72DE">
        <w:t xml:space="preserve"> </w:t>
      </w:r>
      <w:r w:rsidR="00770D0C">
        <w:t xml:space="preserve">být ve střetu zájmu, tedy </w:t>
      </w:r>
      <w:r w:rsidR="00BC72DE">
        <w:t>kontrolovat sebe sama nebo činnosti, na kterých se podílí</w:t>
      </w:r>
      <w:r w:rsidR="00416EEC">
        <w:t xml:space="preserve"> (vyžadují-li to závažné okolnosti</w:t>
      </w:r>
      <w:r w:rsidR="0001299B">
        <w:t>,</w:t>
      </w:r>
      <w:r w:rsidR="00416EEC">
        <w:t xml:space="preserve"> např. v případě havárií</w:t>
      </w:r>
      <w:r w:rsidR="00AB1947">
        <w:t>, zastupování osob</w:t>
      </w:r>
      <w:r w:rsidR="00360515">
        <w:t xml:space="preserve">, či </w:t>
      </w:r>
      <w:r w:rsidR="00AB1947">
        <w:t>řešení bezpečnostních incidentů</w:t>
      </w:r>
      <w:r w:rsidR="00416EEC">
        <w:t>, musí být pro konkrétní případy zajištěna</w:t>
      </w:r>
      <w:r w:rsidR="00341C43">
        <w:t xml:space="preserve"> </w:t>
      </w:r>
      <w:r w:rsidR="00B121F1">
        <w:t>bez zbytečného odkladu nezávislá kontrola osob a činností)</w:t>
      </w:r>
      <w:r>
        <w:t>,</w:t>
      </w:r>
      <w:r w:rsidR="00894EB2">
        <w:t xml:space="preserve"> a</w:t>
      </w:r>
    </w:p>
    <w:p w14:paraId="5BA879EB" w14:textId="3D739DE2" w:rsidR="00BC72DE" w:rsidRDefault="00DF6ECF" w:rsidP="0023462E">
      <w:pPr>
        <w:pStyle w:val="Bodpedpisu2urovne"/>
      </w:pPr>
      <w:r>
        <w:t>k</w:t>
      </w:r>
      <w:r w:rsidR="00BC72DE">
        <w:t xml:space="preserve">onfliktní povinnosti a oblasti </w:t>
      </w:r>
      <w:r w:rsidR="00770D0C">
        <w:t xml:space="preserve">musí </w:t>
      </w:r>
      <w:r w:rsidR="00BC72DE">
        <w:t>být odděleny</w:t>
      </w:r>
      <w:r w:rsidR="00D47F7F">
        <w:t xml:space="preserve"> za účelem </w:t>
      </w:r>
      <w:r w:rsidR="00BC72DE">
        <w:t>omez</w:t>
      </w:r>
      <w:r w:rsidR="00D47F7F">
        <w:t xml:space="preserve">ení </w:t>
      </w:r>
      <w:r w:rsidR="00BC72DE">
        <w:t>příležitost</w:t>
      </w:r>
      <w:r w:rsidR="00D47F7F">
        <w:t>í</w:t>
      </w:r>
      <w:r w:rsidR="00BC72DE">
        <w:t xml:space="preserve"> pro neoprávněné </w:t>
      </w:r>
      <w:r w:rsidR="00422C69">
        <w:t xml:space="preserve">či </w:t>
      </w:r>
      <w:r w:rsidR="00BC72DE">
        <w:t>neúmyslné změny nebo zneužití aktiv.</w:t>
      </w:r>
    </w:p>
    <w:p w14:paraId="5BA879EC" w14:textId="77777777" w:rsidR="00F1462A" w:rsidRDefault="00B949E9" w:rsidP="00211796">
      <w:pPr>
        <w:pStyle w:val="Bodpedpisu"/>
      </w:pPr>
      <w:r>
        <w:t xml:space="preserve">V případě definice dalších rolí nad rámec této politiky musí být </w:t>
      </w:r>
      <w:r w:rsidR="00E35BE2">
        <w:t xml:space="preserve">zároveň určeny požadavky na </w:t>
      </w:r>
      <w:r>
        <w:t>o</w:t>
      </w:r>
      <w:r w:rsidR="00E35BE2">
        <w:t xml:space="preserve">ddělení </w:t>
      </w:r>
      <w:r w:rsidR="00612857">
        <w:t xml:space="preserve">těchto </w:t>
      </w:r>
      <w:r w:rsidR="00E35BE2">
        <w:t>rol</w:t>
      </w:r>
      <w:r w:rsidR="00612857">
        <w:t>í</w:t>
      </w:r>
      <w:r w:rsidR="00E35BE2">
        <w:t xml:space="preserve"> od ostatních rolí.</w:t>
      </w:r>
    </w:p>
    <w:p w14:paraId="5BA879ED" w14:textId="77777777" w:rsidR="00BC72DE" w:rsidRDefault="00BC72DE" w:rsidP="00211796">
      <w:pPr>
        <w:pStyle w:val="Bodpedpisu"/>
      </w:pPr>
      <w:r w:rsidRPr="00F11E0A">
        <w:t>Při obsazování více rolí jednou osobou musí být zajištěno oddělení rolí tak, aby bylo zamezeno možnosti zneužití přidělených práv osobou, které byly přiděleny.</w:t>
      </w:r>
    </w:p>
    <w:p w14:paraId="5BA879EE" w14:textId="77777777" w:rsidR="00DE2164" w:rsidRDefault="00A25E86" w:rsidP="00211796">
      <w:pPr>
        <w:pStyle w:val="Bodpedpisu"/>
      </w:pPr>
      <w:r w:rsidRPr="00A25E86">
        <w:t>Požadavky na oddělení rolí se uplatňují v rámci jednoho systému (informačního systému nebo celkově zastřešujícího systému řízení bezpečnosti informací).</w:t>
      </w:r>
    </w:p>
    <w:p w14:paraId="5BA879EF" w14:textId="77777777" w:rsidR="00E35BE2" w:rsidRDefault="00E35BE2" w:rsidP="00211796">
      <w:pPr>
        <w:pStyle w:val="Bodpedpisu"/>
      </w:pPr>
      <w:r>
        <w:t>Musí být zajištěno minimálně následující oddělení rolí uvedených v této politice:</w:t>
      </w:r>
    </w:p>
    <w:p w14:paraId="5BA879F0" w14:textId="29E5997F" w:rsidR="00BC72DE" w:rsidRDefault="008D5AC9" w:rsidP="0023462E">
      <w:pPr>
        <w:pStyle w:val="Bodpedpisu2urovne"/>
      </w:pPr>
      <w:r>
        <w:rPr>
          <w:i/>
        </w:rPr>
        <w:lastRenderedPageBreak/>
        <w:t>m</w:t>
      </w:r>
      <w:r w:rsidR="00E35BE2" w:rsidRPr="00696028">
        <w:rPr>
          <w:i/>
        </w:rPr>
        <w:t>anažer kybernetické bezpečnosti</w:t>
      </w:r>
      <w:r w:rsidR="00BC72DE">
        <w:t xml:space="preserve"> – osoba zastávající tuto roli nesmí zastávat </w:t>
      </w:r>
      <w:r w:rsidR="00E35BE2">
        <w:t xml:space="preserve">žádnou </w:t>
      </w:r>
      <w:r w:rsidR="00BC72DE">
        <w:t xml:space="preserve">roli provozní administrace </w:t>
      </w:r>
      <w:r w:rsidR="00E35BE2">
        <w:t>nebo roli</w:t>
      </w:r>
      <w:r w:rsidR="009543FC">
        <w:t xml:space="preserve"> </w:t>
      </w:r>
      <w:r w:rsidR="00696028" w:rsidRPr="00696028">
        <w:rPr>
          <w:i/>
        </w:rPr>
        <w:t>a</w:t>
      </w:r>
      <w:r w:rsidR="009543FC" w:rsidRPr="00696028">
        <w:rPr>
          <w:i/>
        </w:rPr>
        <w:t>uditora kybernetické bezpečnosti</w:t>
      </w:r>
      <w:r>
        <w:t>, a</w:t>
      </w:r>
    </w:p>
    <w:p w14:paraId="5BA879F1" w14:textId="1A7FDB42" w:rsidR="00BC72DE" w:rsidRPr="00393969" w:rsidRDefault="008D5AC9" w:rsidP="0023462E">
      <w:pPr>
        <w:pStyle w:val="Bodpedpisu2urovne"/>
      </w:pPr>
      <w:r>
        <w:rPr>
          <w:i/>
        </w:rPr>
        <w:t>a</w:t>
      </w:r>
      <w:r w:rsidR="00BC72DE" w:rsidRPr="00393969">
        <w:rPr>
          <w:i/>
        </w:rPr>
        <w:t xml:space="preserve">uditor </w:t>
      </w:r>
      <w:r w:rsidR="00E35BE2" w:rsidRPr="00393969">
        <w:rPr>
          <w:i/>
        </w:rPr>
        <w:t>kybernetické bezpečnosti</w:t>
      </w:r>
      <w:r w:rsidR="00E35BE2" w:rsidRPr="00393969">
        <w:t xml:space="preserve"> </w:t>
      </w:r>
      <w:r w:rsidR="00BC72DE" w:rsidRPr="00393969">
        <w:t xml:space="preserve">– osoba zastávající tuto roli </w:t>
      </w:r>
      <w:r w:rsidR="00A25E86" w:rsidRPr="00393969">
        <w:t xml:space="preserve">v systému určeném jako VIS nebo KII </w:t>
      </w:r>
      <w:r w:rsidR="00D621AB" w:rsidRPr="00393969">
        <w:t xml:space="preserve">ani </w:t>
      </w:r>
      <w:r w:rsidR="0024070A" w:rsidRPr="00393969">
        <w:t>je</w:t>
      </w:r>
      <w:r w:rsidR="00D621AB" w:rsidRPr="00393969">
        <w:t>ho nadřízení</w:t>
      </w:r>
      <w:r w:rsidR="0024070A" w:rsidRPr="00393969">
        <w:t xml:space="preserve"> </w:t>
      </w:r>
      <w:r w:rsidR="00BC72DE" w:rsidRPr="00393969">
        <w:t xml:space="preserve">nesmí zastávat žádnou </w:t>
      </w:r>
      <w:r w:rsidR="00E35BE2" w:rsidRPr="00393969">
        <w:t>roli v informačním systému</w:t>
      </w:r>
      <w:r w:rsidR="009543FC" w:rsidRPr="00393969">
        <w:t xml:space="preserve"> s výjimkou uživatelské role</w:t>
      </w:r>
      <w:r>
        <w:t>;</w:t>
      </w:r>
      <w:r w:rsidR="0071778E" w:rsidRPr="00393969">
        <w:t xml:space="preserve"> </w:t>
      </w:r>
      <w:r w:rsidRPr="008D5AC9">
        <w:rPr>
          <w:i/>
        </w:rPr>
        <w:t>a</w:t>
      </w:r>
      <w:r w:rsidR="0071778E" w:rsidRPr="00393969">
        <w:rPr>
          <w:i/>
        </w:rPr>
        <w:t>uditor kybernetické bezpečnosti</w:t>
      </w:r>
      <w:r w:rsidR="0071778E" w:rsidRPr="00393969">
        <w:t xml:space="preserve"> a jeho nadřízení musí být odděleni od rolí </w:t>
      </w:r>
      <w:r w:rsidR="0071778E" w:rsidRPr="00393969">
        <w:rPr>
          <w:i/>
        </w:rPr>
        <w:t>manažera kybernetické bezpečnosti</w:t>
      </w:r>
      <w:r w:rsidR="0071778E" w:rsidRPr="00393969">
        <w:t xml:space="preserve">, </w:t>
      </w:r>
      <w:r w:rsidR="0071778E" w:rsidRPr="00393969">
        <w:rPr>
          <w:i/>
        </w:rPr>
        <w:t>architekta kybernetické bezpečnosti</w:t>
      </w:r>
      <w:r w:rsidR="0071778E" w:rsidRPr="00393969">
        <w:t xml:space="preserve">, </w:t>
      </w:r>
      <w:r w:rsidR="0071778E" w:rsidRPr="00393969">
        <w:rPr>
          <w:i/>
        </w:rPr>
        <w:t>garant</w:t>
      </w:r>
      <w:r w:rsidR="00696028" w:rsidRPr="00393969">
        <w:rPr>
          <w:i/>
        </w:rPr>
        <w:t>ů primární</w:t>
      </w:r>
      <w:r w:rsidR="00DA2F61">
        <w:rPr>
          <w:i/>
        </w:rPr>
        <w:t>ho</w:t>
      </w:r>
      <w:r w:rsidR="00696028" w:rsidRPr="00393969">
        <w:rPr>
          <w:i/>
        </w:rPr>
        <w:t xml:space="preserve"> a podpůrn</w:t>
      </w:r>
      <w:r w:rsidR="00DA2F61">
        <w:rPr>
          <w:i/>
        </w:rPr>
        <w:t>ého</w:t>
      </w:r>
      <w:r w:rsidR="00696028" w:rsidRPr="00393969">
        <w:rPr>
          <w:i/>
        </w:rPr>
        <w:t xml:space="preserve"> </w:t>
      </w:r>
      <w:r w:rsidR="0071778E" w:rsidRPr="00393969">
        <w:rPr>
          <w:i/>
        </w:rPr>
        <w:t>aktiv</w:t>
      </w:r>
      <w:r w:rsidR="00DA2F61">
        <w:rPr>
          <w:i/>
        </w:rPr>
        <w:t>a</w:t>
      </w:r>
      <w:r w:rsidR="0071778E" w:rsidRPr="00393969">
        <w:t xml:space="preserve"> a od předmětu auditu kybernetické bezpečnosti.</w:t>
      </w:r>
    </w:p>
    <w:p w14:paraId="5BA879F2" w14:textId="77777777" w:rsidR="005555EF" w:rsidRPr="00FE70C6" w:rsidRDefault="005555EF" w:rsidP="003A2547">
      <w:pPr>
        <w:pStyle w:val="Nadpis1"/>
      </w:pPr>
      <w:bookmarkStart w:id="191" w:name="_Toc102992851"/>
      <w:r>
        <w:t>Výbor pro řízení kybernetické bezpečnosti</w:t>
      </w:r>
      <w:bookmarkEnd w:id="191"/>
    </w:p>
    <w:p w14:paraId="5BA879F4" w14:textId="205ABE18" w:rsidR="00AA6DA7" w:rsidRDefault="008B237F" w:rsidP="00211796">
      <w:pPr>
        <w:pStyle w:val="Bodpedpisu"/>
      </w:pPr>
      <w:r w:rsidRPr="00ED285A">
        <w:rPr>
          <w:i/>
        </w:rPr>
        <w:t>Výbor pro řízení kybernetické bezpečnosti</w:t>
      </w:r>
      <w:r w:rsidRPr="008B237F">
        <w:t xml:space="preserve"> </w:t>
      </w:r>
      <w:r w:rsidR="00DF2A31">
        <w:t>(dále jenom „</w:t>
      </w:r>
      <w:r w:rsidR="007E5396" w:rsidRPr="00DA5B67">
        <w:rPr>
          <w:i/>
        </w:rPr>
        <w:t>v</w:t>
      </w:r>
      <w:r w:rsidR="00DF2A31" w:rsidRPr="00DA5B67">
        <w:rPr>
          <w:i/>
        </w:rPr>
        <w:t>ýbor</w:t>
      </w:r>
      <w:r w:rsidR="00DF2A31">
        <w:t xml:space="preserve">“) </w:t>
      </w:r>
      <w:r w:rsidRPr="008B237F">
        <w:t xml:space="preserve">je </w:t>
      </w:r>
      <w:r w:rsidR="00AC72AD">
        <w:t>poradní orgán ministra</w:t>
      </w:r>
      <w:r w:rsidRPr="008B237F">
        <w:t xml:space="preserve"> tvořen</w:t>
      </w:r>
      <w:r w:rsidR="00AC72AD">
        <w:t>ý</w:t>
      </w:r>
      <w:r w:rsidRPr="008B237F">
        <w:t xml:space="preserve"> osobami, které jsou pověřeny celkovým řízením a rozvojem systému</w:t>
      </w:r>
      <w:r w:rsidR="00AC72AD">
        <w:t xml:space="preserve"> </w:t>
      </w:r>
      <w:r w:rsidR="000335A3">
        <w:t xml:space="preserve">řízení </w:t>
      </w:r>
      <w:r w:rsidR="00AF4647">
        <w:t>bezpečnosti</w:t>
      </w:r>
      <w:r w:rsidR="000335A3">
        <w:t xml:space="preserve"> informací</w:t>
      </w:r>
      <w:r>
        <w:t>.</w:t>
      </w:r>
      <w:r w:rsidR="00C00C93">
        <w:t xml:space="preserve"> </w:t>
      </w:r>
      <w:r w:rsidR="00AA6DA7">
        <w:t xml:space="preserve">Předsedou </w:t>
      </w:r>
      <w:r w:rsidR="007E5396" w:rsidRPr="007E5396">
        <w:rPr>
          <w:i/>
        </w:rPr>
        <w:t>v</w:t>
      </w:r>
      <w:r w:rsidR="00AA6DA7" w:rsidRPr="007E5396">
        <w:rPr>
          <w:i/>
        </w:rPr>
        <w:t>ýboru pro řízení kybernetické bezpečnosti</w:t>
      </w:r>
      <w:r w:rsidR="00AA6DA7">
        <w:t xml:space="preserve"> je </w:t>
      </w:r>
      <w:r w:rsidR="00621BF5">
        <w:t>zástupce vedení</w:t>
      </w:r>
      <w:r w:rsidR="00B77D45">
        <w:t xml:space="preserve"> resortu</w:t>
      </w:r>
      <w:r w:rsidR="001B25DA">
        <w:t xml:space="preserve"> určený</w:t>
      </w:r>
      <w:r w:rsidR="00FA55F6">
        <w:t>/</w:t>
      </w:r>
      <w:r w:rsidR="00C00C93">
        <w:t>jmenovaný</w:t>
      </w:r>
      <w:r w:rsidR="001B25DA">
        <w:t xml:space="preserve"> ministrem</w:t>
      </w:r>
      <w:r w:rsidR="00AA6DA7">
        <w:t>.</w:t>
      </w:r>
    </w:p>
    <w:p w14:paraId="5BA879F5" w14:textId="761260D0" w:rsidR="00AA6DA7" w:rsidRDefault="00AA6DA7" w:rsidP="00211796">
      <w:pPr>
        <w:pStyle w:val="Bodpedpisu"/>
      </w:pPr>
      <w:r>
        <w:t xml:space="preserve">Členy </w:t>
      </w:r>
      <w:r w:rsidR="007E5396" w:rsidRPr="007E5396">
        <w:rPr>
          <w:i/>
        </w:rPr>
        <w:t>v</w:t>
      </w:r>
      <w:r w:rsidRPr="007E5396">
        <w:rPr>
          <w:i/>
        </w:rPr>
        <w:t>ýboru pro řízení kybernetické bezpečnosti</w:t>
      </w:r>
      <w:r w:rsidR="0008322A">
        <w:t xml:space="preserve"> jsou </w:t>
      </w:r>
      <w:r w:rsidR="0036520D">
        <w:t>minimálně</w:t>
      </w:r>
      <w:r w:rsidR="008C65FF">
        <w:t xml:space="preserve"> </w:t>
      </w:r>
      <w:r w:rsidR="007E5396" w:rsidRPr="007E5396">
        <w:rPr>
          <w:i/>
        </w:rPr>
        <w:t>m</w:t>
      </w:r>
      <w:r w:rsidR="00431AAF" w:rsidRPr="007E5396">
        <w:rPr>
          <w:i/>
        </w:rPr>
        <w:t>anažer kybernetické bezpečnosti</w:t>
      </w:r>
      <w:r w:rsidR="00431AAF">
        <w:t>,</w:t>
      </w:r>
      <w:r w:rsidR="00431AAF" w:rsidRPr="00431AAF">
        <w:t xml:space="preserve"> </w:t>
      </w:r>
      <w:r w:rsidR="007279CE">
        <w:t>zástupci za oblast ICT a zástupci odborných útvarů a justičních složek</w:t>
      </w:r>
      <w:r w:rsidR="0036520D">
        <w:t>.</w:t>
      </w:r>
    </w:p>
    <w:p w14:paraId="5BA879F6" w14:textId="5A432249" w:rsidR="0008322A" w:rsidRDefault="00536744" w:rsidP="00211796">
      <w:pPr>
        <w:pStyle w:val="Bodpedpisu"/>
      </w:pPr>
      <w:r>
        <w:t xml:space="preserve">Členové </w:t>
      </w:r>
      <w:r w:rsidR="007E5396" w:rsidRPr="007E5396">
        <w:t>v</w:t>
      </w:r>
      <w:r w:rsidR="0008322A" w:rsidRPr="007E5396">
        <w:t>ýboru pro řízení kybernetické bezpečnosti</w:t>
      </w:r>
      <w:r w:rsidR="0008322A">
        <w:t xml:space="preserve"> </w:t>
      </w:r>
      <w:r>
        <w:t>jsou určeni</w:t>
      </w:r>
      <w:r w:rsidR="00FA55F6">
        <w:t>/</w:t>
      </w:r>
      <w:r w:rsidR="00490362">
        <w:t xml:space="preserve">jmenování </w:t>
      </w:r>
      <w:r w:rsidR="0071778E">
        <w:t>ministrem</w:t>
      </w:r>
      <w:r w:rsidR="00FE4DD1">
        <w:t>.</w:t>
      </w:r>
    </w:p>
    <w:p w14:paraId="5BA879F7" w14:textId="77777777" w:rsidR="00574521" w:rsidRDefault="00574521" w:rsidP="00211796">
      <w:pPr>
        <w:pStyle w:val="Bodpedpisu"/>
      </w:pPr>
      <w:r>
        <w:t xml:space="preserve">Členství ve </w:t>
      </w:r>
      <w:r w:rsidRPr="007E5396">
        <w:t>výboru pro řízení kybernetické bezpečnosti</w:t>
      </w:r>
      <w:r>
        <w:t xml:space="preserve"> je ukončeno:</w:t>
      </w:r>
    </w:p>
    <w:p w14:paraId="5BA879F8" w14:textId="46AA792E" w:rsidR="00574521" w:rsidRDefault="00574521" w:rsidP="0023462E">
      <w:pPr>
        <w:pStyle w:val="Bodpedpisu2urovne"/>
      </w:pPr>
      <w:r>
        <w:t>zrušením určení</w:t>
      </w:r>
      <w:r w:rsidR="00FA55F6">
        <w:t>/</w:t>
      </w:r>
      <w:r w:rsidR="00490362">
        <w:t xml:space="preserve">odvoláním </w:t>
      </w:r>
      <w:r>
        <w:t xml:space="preserve">člena </w:t>
      </w:r>
      <w:r w:rsidRPr="00DA5B67">
        <w:rPr>
          <w:i/>
        </w:rPr>
        <w:t>výboru</w:t>
      </w:r>
      <w:r>
        <w:t xml:space="preserve"> ministrem nebo</w:t>
      </w:r>
    </w:p>
    <w:p w14:paraId="5BA879F9" w14:textId="26E3D6C9" w:rsidR="00574521" w:rsidRPr="00574521" w:rsidRDefault="00574521" w:rsidP="0023462E">
      <w:pPr>
        <w:pStyle w:val="Bodpedpisu2urovne"/>
      </w:pPr>
      <w:r>
        <w:t>ukončením pracovního, služebního nebo smluvního vztahu osoby s justiční složkou.</w:t>
      </w:r>
    </w:p>
    <w:p w14:paraId="5BA879FA" w14:textId="0BD0F3B9" w:rsidR="0008322A" w:rsidRPr="005408B4" w:rsidRDefault="0008322A" w:rsidP="00211796">
      <w:pPr>
        <w:pStyle w:val="Bodpedpisu"/>
      </w:pPr>
      <w:r>
        <w:t>Po obsazení osoby do příslušné role musí být tato osoba proškolena podle požadavků uvedených v </w:t>
      </w:r>
      <w:r w:rsidR="006F78E6">
        <w:t xml:space="preserve">dokumentu </w:t>
      </w:r>
      <w:r w:rsidR="0078082B">
        <w:t>„</w:t>
      </w:r>
      <w:r w:rsidRPr="00C16673">
        <w:t>Politika bezpečnosti lidských zdrojů</w:t>
      </w:r>
      <w:r w:rsidR="0078082B">
        <w:t>“</w:t>
      </w:r>
      <w:r>
        <w:t>.</w:t>
      </w:r>
    </w:p>
    <w:p w14:paraId="5BA879FB" w14:textId="6A22BEC5" w:rsidR="008B237F" w:rsidRDefault="008B237F" w:rsidP="00211796">
      <w:pPr>
        <w:pStyle w:val="Bodpedpisu"/>
      </w:pPr>
      <w:r w:rsidRPr="008B237F">
        <w:t xml:space="preserve">Mezi základní povinnosti a odpovědnosti </w:t>
      </w:r>
      <w:r w:rsidR="007E5396" w:rsidRPr="007E5396">
        <w:rPr>
          <w:i/>
        </w:rPr>
        <w:t>v</w:t>
      </w:r>
      <w:r w:rsidR="00AA6DA7" w:rsidRPr="007E5396">
        <w:rPr>
          <w:i/>
        </w:rPr>
        <w:t>ýboru pro řízení kybernetické bezpečnosti</w:t>
      </w:r>
      <w:r w:rsidRPr="008B237F">
        <w:t xml:space="preserve"> patří:</w:t>
      </w:r>
    </w:p>
    <w:p w14:paraId="5BA879FC" w14:textId="51FD7F1B" w:rsidR="00153B3B" w:rsidRDefault="00AA6DA7" w:rsidP="0023462E">
      <w:pPr>
        <w:pStyle w:val="Bodpedpisu2urovne"/>
      </w:pPr>
      <w:r>
        <w:t>provád</w:t>
      </w:r>
      <w:r w:rsidR="001132B8">
        <w:t>ění</w:t>
      </w:r>
      <w:r>
        <w:t xml:space="preserve"> dohled</w:t>
      </w:r>
      <w:r w:rsidR="001132B8">
        <w:t>u</w:t>
      </w:r>
      <w:r>
        <w:t xml:space="preserve"> nad </w:t>
      </w:r>
      <w:r w:rsidR="00153B3B">
        <w:t>návrhem, tvorbou, implementac</w:t>
      </w:r>
      <w:r>
        <w:t>í</w:t>
      </w:r>
      <w:r w:rsidR="00153B3B">
        <w:t xml:space="preserve"> a údržbou plánu rozvoje bezpečnosti informací</w:t>
      </w:r>
      <w:r>
        <w:t xml:space="preserve"> v rámci </w:t>
      </w:r>
      <w:r w:rsidRPr="00AA6DA7">
        <w:t>systému řízení bezpečnosti informací</w:t>
      </w:r>
      <w:r>
        <w:t>,</w:t>
      </w:r>
    </w:p>
    <w:p w14:paraId="5BA879FD" w14:textId="2631EEC9" w:rsidR="00AC1631" w:rsidRDefault="00AC1631" w:rsidP="0023462E">
      <w:pPr>
        <w:pStyle w:val="Bodpedpisu2urovne"/>
      </w:pPr>
      <w:r>
        <w:t>projednává</w:t>
      </w:r>
      <w:r w:rsidR="001132B8">
        <w:t>ní</w:t>
      </w:r>
      <w:r>
        <w:t xml:space="preserve"> aktuální</w:t>
      </w:r>
      <w:r w:rsidR="001132B8">
        <w:t>ch</w:t>
      </w:r>
      <w:r>
        <w:t xml:space="preserve"> témat v oblasti bezpečnosti </w:t>
      </w:r>
      <w:r w:rsidR="00F07D6C">
        <w:t xml:space="preserve">informací </w:t>
      </w:r>
      <w:r>
        <w:t>a</w:t>
      </w:r>
      <w:r w:rsidR="00E46EC8">
        <w:t xml:space="preserve"> jejich</w:t>
      </w:r>
      <w:r>
        <w:t xml:space="preserve"> </w:t>
      </w:r>
      <w:r w:rsidR="00236E80">
        <w:t>prezent</w:t>
      </w:r>
      <w:r w:rsidR="00E46EC8">
        <w:t>ování</w:t>
      </w:r>
      <w:r w:rsidR="00236E80">
        <w:t xml:space="preserve"> </w:t>
      </w:r>
      <w:r w:rsidR="009169B3">
        <w:t xml:space="preserve">dotčeným </w:t>
      </w:r>
      <w:r>
        <w:t>subjekt</w:t>
      </w:r>
      <w:r w:rsidR="00236E80">
        <w:t>ům</w:t>
      </w:r>
      <w:r>
        <w:t>,</w:t>
      </w:r>
    </w:p>
    <w:p w14:paraId="5BA879FE" w14:textId="3E360BF7" w:rsidR="00AA6DA7" w:rsidRDefault="001132B8" w:rsidP="0023462E">
      <w:pPr>
        <w:pStyle w:val="Bodpedpisu2urovne"/>
      </w:pPr>
      <w:r>
        <w:t xml:space="preserve">poskytování </w:t>
      </w:r>
      <w:r w:rsidR="00AA6DA7">
        <w:t xml:space="preserve">doporučení pro řešená témata v oblasti bezpečnosti </w:t>
      </w:r>
      <w:r w:rsidR="00F07D6C">
        <w:t xml:space="preserve">informací </w:t>
      </w:r>
      <w:r w:rsidR="00AA6DA7">
        <w:t xml:space="preserve">a </w:t>
      </w:r>
      <w:r w:rsidR="007C17DC">
        <w:t xml:space="preserve">pro </w:t>
      </w:r>
      <w:r w:rsidR="00AA6DA7">
        <w:t>vhodné činnosti pro podporu programu řízení rizik,</w:t>
      </w:r>
    </w:p>
    <w:p w14:paraId="5BA879FF" w14:textId="4750EC2E" w:rsidR="00AB679D" w:rsidRDefault="001132B8" w:rsidP="0023462E">
      <w:pPr>
        <w:pStyle w:val="Bodpedpisu2urovne"/>
      </w:pPr>
      <w:r>
        <w:t>ověřování</w:t>
      </w:r>
      <w:r w:rsidR="00AA6DA7">
        <w:t>, že jsou př</w:t>
      </w:r>
      <w:r w:rsidR="005A7023">
        <w:t>i</w:t>
      </w:r>
      <w:r w:rsidR="00AA6DA7">
        <w:t>jímána dostatečná opatření pro pokrytí rizik</w:t>
      </w:r>
      <w:r w:rsidR="00AB679D">
        <w:t xml:space="preserve"> </w:t>
      </w:r>
      <w:r w:rsidR="0008322A">
        <w:t>a</w:t>
      </w:r>
      <w:r w:rsidR="00AB679D">
        <w:t xml:space="preserve"> bezpečnostních incidentů,</w:t>
      </w:r>
    </w:p>
    <w:p w14:paraId="5BA87A00" w14:textId="6462AF70" w:rsidR="0008322A" w:rsidRDefault="001F1A03" w:rsidP="0023462E">
      <w:pPr>
        <w:pStyle w:val="Bodpedpisu2urovne"/>
      </w:pPr>
      <w:r>
        <w:t>projednává</w:t>
      </w:r>
      <w:r w:rsidR="001132B8">
        <w:t>ní</w:t>
      </w:r>
      <w:r>
        <w:t xml:space="preserve"> </w:t>
      </w:r>
      <w:r w:rsidR="00AC1631">
        <w:t>schvalování výjimek z pravidel a předpisů v oblasti bezpečnosti</w:t>
      </w:r>
      <w:r w:rsidR="00F07D6C">
        <w:t xml:space="preserve"> informací</w:t>
      </w:r>
      <w:r w:rsidR="00AC1631">
        <w:t>, pokud není určeno jinak, případně dohled nad tímto procesem</w:t>
      </w:r>
      <w:r w:rsidR="0008322A">
        <w:t>,</w:t>
      </w:r>
      <w:r w:rsidR="00502683">
        <w:t xml:space="preserve"> a</w:t>
      </w:r>
    </w:p>
    <w:p w14:paraId="5BA87A01" w14:textId="77777777" w:rsidR="00AA6DA7" w:rsidRDefault="0008322A" w:rsidP="0023462E">
      <w:pPr>
        <w:pStyle w:val="Bodpedpisu2urovne"/>
      </w:pPr>
      <w:r>
        <w:t>projednává</w:t>
      </w:r>
      <w:r w:rsidR="004A7233">
        <w:t>ní</w:t>
      </w:r>
      <w:r w:rsidRPr="0008322A">
        <w:t xml:space="preserve"> vyhodnocení stavu a účinnosti systému řízení bezpečnosti informací, které obsahuje i vyhodnocení revize hodnocení rizik, posouzení výsledků auditů kybernetické bezpečnosti a dalších kontrol a dopadů kybernetických bezpečnostních incidentů.</w:t>
      </w:r>
    </w:p>
    <w:p w14:paraId="5BA87A02" w14:textId="0681802C" w:rsidR="00A95A30" w:rsidRDefault="00A95A30" w:rsidP="00211796">
      <w:pPr>
        <w:pStyle w:val="Bodpedpisu"/>
      </w:pPr>
      <w:r>
        <w:t xml:space="preserve">Činnost </w:t>
      </w:r>
      <w:r w:rsidR="007E5396" w:rsidRPr="007E5396">
        <w:t>v</w:t>
      </w:r>
      <w:r w:rsidRPr="007E5396">
        <w:t>ýboru pro řízení kybernetické bezpečnosti</w:t>
      </w:r>
      <w:r>
        <w:t xml:space="preserve"> se řídí následujícími pravidly:</w:t>
      </w:r>
    </w:p>
    <w:p w14:paraId="5BA87A03" w14:textId="360CA90E" w:rsidR="00DF2A31" w:rsidRDefault="00283627" w:rsidP="0023462E">
      <w:pPr>
        <w:pStyle w:val="Bodpedpisu2urovne"/>
      </w:pPr>
      <w:r>
        <w:rPr>
          <w:i/>
        </w:rPr>
        <w:t>v</w:t>
      </w:r>
      <w:r w:rsidR="00DF2A31" w:rsidRPr="00DA5B67">
        <w:rPr>
          <w:i/>
        </w:rPr>
        <w:t>ýbor</w:t>
      </w:r>
      <w:r w:rsidR="00DF2A31">
        <w:t xml:space="preserve"> se schází nejméně jednou za kalendářní čtvrtletí</w:t>
      </w:r>
      <w:r w:rsidR="00CD4700">
        <w:t>,</w:t>
      </w:r>
      <w:r w:rsidR="00296A30">
        <w:t xml:space="preserve">  </w:t>
      </w:r>
    </w:p>
    <w:p w14:paraId="5BA87A04" w14:textId="13FAA20F" w:rsidR="00DF2A31" w:rsidRDefault="00283627" w:rsidP="0023462E">
      <w:pPr>
        <w:pStyle w:val="Bodpedpisu2urovne"/>
      </w:pPr>
      <w:r>
        <w:lastRenderedPageBreak/>
        <w:t>j</w:t>
      </w:r>
      <w:r w:rsidR="00DF2A31">
        <w:t xml:space="preserve">ednání </w:t>
      </w:r>
      <w:r w:rsidR="007E5396" w:rsidRPr="00DA5B67">
        <w:t>v</w:t>
      </w:r>
      <w:r w:rsidR="00DF2A31" w:rsidRPr="00DA5B67">
        <w:t>ýboru</w:t>
      </w:r>
      <w:r w:rsidR="00DF2A31">
        <w:t xml:space="preserve"> svolává </w:t>
      </w:r>
      <w:r w:rsidR="000E130E">
        <w:t xml:space="preserve">předseda </w:t>
      </w:r>
      <w:r w:rsidR="000E130E" w:rsidRPr="000E130E">
        <w:t>výboru pro řízení kybernetické bezpečnosti</w:t>
      </w:r>
      <w:r w:rsidR="00CD4700">
        <w:t>,</w:t>
      </w:r>
    </w:p>
    <w:p w14:paraId="5BA87A05" w14:textId="2E398462" w:rsidR="002300BD" w:rsidRDefault="00283627" w:rsidP="0023462E">
      <w:pPr>
        <w:pStyle w:val="Bodpedpisu2urovne"/>
      </w:pPr>
      <w:r>
        <w:t>k</w:t>
      </w:r>
      <w:r w:rsidR="002300BD">
        <w:t xml:space="preserve">aždý člen </w:t>
      </w:r>
      <w:r w:rsidR="002300BD" w:rsidRPr="00DA5B67">
        <w:rPr>
          <w:i/>
        </w:rPr>
        <w:t>výboru</w:t>
      </w:r>
      <w:r w:rsidR="002300BD">
        <w:t xml:space="preserve"> má za povinnost </w:t>
      </w:r>
      <w:r w:rsidR="000E130E">
        <w:t xml:space="preserve">zajistit </w:t>
      </w:r>
      <w:r w:rsidR="002300BD">
        <w:t>svého náhradníka, který se bude účastnit jednání v době jeho nepřítomnosti (např. nemoci, služební cesty, dovolené)</w:t>
      </w:r>
      <w:r w:rsidR="00CD4700">
        <w:t>,</w:t>
      </w:r>
    </w:p>
    <w:p w14:paraId="5BA87A06" w14:textId="5C280CCB" w:rsidR="00DF2A31" w:rsidRDefault="00283627" w:rsidP="0023462E">
      <w:pPr>
        <w:pStyle w:val="Bodpedpisu2urovne"/>
      </w:pPr>
      <w:r>
        <w:t>k</w:t>
      </w:r>
      <w:r w:rsidR="002300BD">
        <w:t xml:space="preserve">aždý člen </w:t>
      </w:r>
      <w:r w:rsidR="002300BD" w:rsidRPr="00DA5B67">
        <w:rPr>
          <w:i/>
        </w:rPr>
        <w:t>výboru</w:t>
      </w:r>
      <w:r w:rsidR="002300BD">
        <w:t xml:space="preserve"> má za povinnost</w:t>
      </w:r>
      <w:r w:rsidR="002300BD" w:rsidRPr="002300BD">
        <w:t xml:space="preserve"> </w:t>
      </w:r>
      <w:r w:rsidR="002300BD">
        <w:t xml:space="preserve">hlásit změny kontaktních údajů </w:t>
      </w:r>
      <w:r w:rsidR="000E130E">
        <w:t xml:space="preserve">předsedovi </w:t>
      </w:r>
      <w:r w:rsidR="000E130E" w:rsidRPr="000E130E">
        <w:rPr>
          <w:i/>
        </w:rPr>
        <w:t>výboru</w:t>
      </w:r>
      <w:r w:rsidR="00CD4700">
        <w:t>, a</w:t>
      </w:r>
    </w:p>
    <w:p w14:paraId="5BA87A08" w14:textId="077FA303" w:rsidR="00536744" w:rsidRDefault="00283627" w:rsidP="0023462E">
      <w:pPr>
        <w:pStyle w:val="Bodpedpisu2urovne"/>
      </w:pPr>
      <w:r>
        <w:rPr>
          <w:i/>
        </w:rPr>
        <w:t>v</w:t>
      </w:r>
      <w:r w:rsidR="00A95A30" w:rsidRPr="00DA5B67">
        <w:rPr>
          <w:i/>
        </w:rPr>
        <w:t>ýbor</w:t>
      </w:r>
      <w:r w:rsidR="00A95A30">
        <w:t xml:space="preserve"> hlasuje a každý člen má jeden hlas. Rozhoduje se prostou většinou.</w:t>
      </w:r>
    </w:p>
    <w:p w14:paraId="5BA87A09" w14:textId="1F7A0592" w:rsidR="003B0260" w:rsidRDefault="003B0260" w:rsidP="003A2547">
      <w:pPr>
        <w:pStyle w:val="Nadpis1"/>
      </w:pPr>
      <w:bookmarkStart w:id="192" w:name="_Toc102992852"/>
      <w:r w:rsidRPr="003B0260">
        <w:t>Kontakt s</w:t>
      </w:r>
      <w:r>
        <w:t> </w:t>
      </w:r>
      <w:r w:rsidRPr="003B0260">
        <w:t>orgány</w:t>
      </w:r>
      <w:r>
        <w:t xml:space="preserve"> a </w:t>
      </w:r>
      <w:r w:rsidRPr="003B0260">
        <w:t>zájmovými skupinami</w:t>
      </w:r>
      <w:bookmarkEnd w:id="192"/>
    </w:p>
    <w:p w14:paraId="5BA87A0A" w14:textId="27348762" w:rsidR="003B0260" w:rsidRDefault="003B0260" w:rsidP="00211796">
      <w:pPr>
        <w:pStyle w:val="Bodpedpisu"/>
      </w:pPr>
      <w:r>
        <w:t>Za udržování kontaktu s příslušnými orgány (např. orgány vymáhajícími právo, regulatorní</w:t>
      </w:r>
      <w:r w:rsidR="00B2151D">
        <w:t>mi</w:t>
      </w:r>
      <w:r>
        <w:t xml:space="preserve"> orgány a orgány dohledu) v oblastech týkajících se IS odpovídá </w:t>
      </w:r>
      <w:r w:rsidR="007E5396" w:rsidRPr="00393969">
        <w:rPr>
          <w:i/>
        </w:rPr>
        <w:t>m</w:t>
      </w:r>
      <w:r w:rsidRPr="00393969">
        <w:rPr>
          <w:i/>
        </w:rPr>
        <w:t>anažer kybernetické bezpečnosti</w:t>
      </w:r>
      <w:r>
        <w:t>.</w:t>
      </w:r>
    </w:p>
    <w:p w14:paraId="5BA87A0B" w14:textId="49A4DBF2" w:rsidR="003B0260" w:rsidRDefault="003B0260" w:rsidP="00211796">
      <w:pPr>
        <w:pStyle w:val="Bodpedpisu"/>
      </w:pPr>
      <w:r>
        <w:t xml:space="preserve">Za udržování kontaktu se zájmovými skupinami odpovídá </w:t>
      </w:r>
      <w:r w:rsidR="007E5396" w:rsidRPr="007E5396">
        <w:rPr>
          <w:i/>
        </w:rPr>
        <w:t>m</w:t>
      </w:r>
      <w:r w:rsidRPr="007E5396">
        <w:rPr>
          <w:i/>
        </w:rPr>
        <w:t>anažer kybernetické bezpečnosti</w:t>
      </w:r>
      <w:r>
        <w:t xml:space="preserve">. Zejména se jedná o sledování stavu bezpečnosti informací a kybernetické bezpečnosti (např. na stránkách Národního </w:t>
      </w:r>
      <w:r w:rsidR="00D23AE8">
        <w:t>úřadu pro kybernetickou a info</w:t>
      </w:r>
      <w:r w:rsidR="00B747D1">
        <w:t>r</w:t>
      </w:r>
      <w:r w:rsidR="00D23AE8">
        <w:t xml:space="preserve">mační bezpečnost </w:t>
      </w:r>
      <w:r w:rsidR="006F78E6">
        <w:t xml:space="preserve">– </w:t>
      </w:r>
      <w:r w:rsidR="00D23AE8" w:rsidRPr="00D23AE8">
        <w:t>https://nukib.cz/</w:t>
      </w:r>
      <w:r>
        <w:t>).</w:t>
      </w:r>
    </w:p>
    <w:p w14:paraId="5BA87A0C" w14:textId="185FDB9A" w:rsidR="003B0260" w:rsidRDefault="003B0260" w:rsidP="00211796">
      <w:pPr>
        <w:pStyle w:val="Bodpedpisu"/>
      </w:pPr>
      <w:r>
        <w:t xml:space="preserve">Za sledování informací o nových zranitelnostech odpovídá </w:t>
      </w:r>
      <w:r w:rsidR="007E5396" w:rsidRPr="00393969">
        <w:rPr>
          <w:i/>
        </w:rPr>
        <w:t>a</w:t>
      </w:r>
      <w:r w:rsidRPr="00393969">
        <w:rPr>
          <w:i/>
        </w:rPr>
        <w:t>rchitekt kybernetické bezpečnosti</w:t>
      </w:r>
      <w:r>
        <w:t>.</w:t>
      </w:r>
    </w:p>
    <w:p w14:paraId="5BA87A0D" w14:textId="77777777" w:rsidR="003B0260" w:rsidRPr="003B0260" w:rsidRDefault="003B0260" w:rsidP="003B0260"/>
    <w:sectPr w:rsidR="003B0260" w:rsidRPr="003B0260" w:rsidSect="00DE6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DC7A7" w14:textId="77777777" w:rsidR="00DA7048" w:rsidRDefault="00DA7048" w:rsidP="008B7253">
      <w:pPr>
        <w:spacing w:after="0" w:line="240" w:lineRule="auto"/>
      </w:pPr>
      <w:r>
        <w:separator/>
      </w:r>
    </w:p>
  </w:endnote>
  <w:endnote w:type="continuationSeparator" w:id="0">
    <w:p w14:paraId="3CEAD2F5" w14:textId="77777777" w:rsidR="00DA7048" w:rsidRDefault="00DA7048" w:rsidP="008B7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EFDBA" w14:textId="77777777" w:rsidR="00DA7048" w:rsidRDefault="00DA7048" w:rsidP="008B7253">
      <w:pPr>
        <w:spacing w:after="0" w:line="240" w:lineRule="auto"/>
      </w:pPr>
      <w:r>
        <w:separator/>
      </w:r>
    </w:p>
  </w:footnote>
  <w:footnote w:type="continuationSeparator" w:id="0">
    <w:p w14:paraId="0DB8012B" w14:textId="77777777" w:rsidR="00DA7048" w:rsidRDefault="00DA7048" w:rsidP="008B7253">
      <w:pPr>
        <w:spacing w:after="0" w:line="240" w:lineRule="auto"/>
      </w:pPr>
      <w:r>
        <w:continuationSeparator/>
      </w:r>
    </w:p>
  </w:footnote>
  <w:footnote w:id="1">
    <w:p w14:paraId="50A3D952" w14:textId="66E5E917" w:rsidR="00485373" w:rsidRPr="0023462E" w:rsidRDefault="00485373">
      <w:pPr>
        <w:pStyle w:val="Textpoznpodarou"/>
        <w:rPr>
          <w:rFonts w:cs="Times New Roman"/>
        </w:rPr>
      </w:pPr>
      <w:r w:rsidRPr="0023462E">
        <w:rPr>
          <w:rStyle w:val="Znakapoznpodarou"/>
          <w:rFonts w:cs="Times New Roman"/>
        </w:rPr>
        <w:footnoteRef/>
      </w:r>
      <w:r w:rsidRPr="0023462E">
        <w:rPr>
          <w:rFonts w:cs="Times New Roman"/>
        </w:rPr>
        <w:t xml:space="preserve"> Například služby cloud computingu.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6065E1"/>
    <w:multiLevelType w:val="multilevel"/>
    <w:tmpl w:val="8B3C0DE0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A0"/>
    <w:rsid w:val="00002441"/>
    <w:rsid w:val="0000306F"/>
    <w:rsid w:val="0000463C"/>
    <w:rsid w:val="0001049E"/>
    <w:rsid w:val="0001299B"/>
    <w:rsid w:val="00013FAB"/>
    <w:rsid w:val="00014441"/>
    <w:rsid w:val="00014B4B"/>
    <w:rsid w:val="00015464"/>
    <w:rsid w:val="00020947"/>
    <w:rsid w:val="000211E1"/>
    <w:rsid w:val="00022D54"/>
    <w:rsid w:val="00023F40"/>
    <w:rsid w:val="0002626E"/>
    <w:rsid w:val="00030456"/>
    <w:rsid w:val="000304D2"/>
    <w:rsid w:val="00030CA3"/>
    <w:rsid w:val="000335A3"/>
    <w:rsid w:val="000350D1"/>
    <w:rsid w:val="0003616B"/>
    <w:rsid w:val="000369E7"/>
    <w:rsid w:val="00037101"/>
    <w:rsid w:val="00037B03"/>
    <w:rsid w:val="000425FB"/>
    <w:rsid w:val="00042F19"/>
    <w:rsid w:val="000432C5"/>
    <w:rsid w:val="00043A2D"/>
    <w:rsid w:val="00046537"/>
    <w:rsid w:val="00047534"/>
    <w:rsid w:val="00054369"/>
    <w:rsid w:val="00054968"/>
    <w:rsid w:val="00054AB0"/>
    <w:rsid w:val="00055840"/>
    <w:rsid w:val="0005776B"/>
    <w:rsid w:val="00061055"/>
    <w:rsid w:val="00064B8E"/>
    <w:rsid w:val="0006574B"/>
    <w:rsid w:val="00065DFC"/>
    <w:rsid w:val="000720DA"/>
    <w:rsid w:val="00072DAE"/>
    <w:rsid w:val="00072E67"/>
    <w:rsid w:val="00072F4E"/>
    <w:rsid w:val="00073178"/>
    <w:rsid w:val="00073DB1"/>
    <w:rsid w:val="00075176"/>
    <w:rsid w:val="0007708E"/>
    <w:rsid w:val="000772A7"/>
    <w:rsid w:val="000807D3"/>
    <w:rsid w:val="00082C84"/>
    <w:rsid w:val="00082EEC"/>
    <w:rsid w:val="0008322A"/>
    <w:rsid w:val="00083A08"/>
    <w:rsid w:val="00086254"/>
    <w:rsid w:val="000919D0"/>
    <w:rsid w:val="00093CA1"/>
    <w:rsid w:val="000942E5"/>
    <w:rsid w:val="00094C9E"/>
    <w:rsid w:val="00094CC8"/>
    <w:rsid w:val="000968B7"/>
    <w:rsid w:val="000A01B9"/>
    <w:rsid w:val="000A05BC"/>
    <w:rsid w:val="000A46E1"/>
    <w:rsid w:val="000A66B1"/>
    <w:rsid w:val="000A6F4A"/>
    <w:rsid w:val="000A768E"/>
    <w:rsid w:val="000B075A"/>
    <w:rsid w:val="000B16B1"/>
    <w:rsid w:val="000B305C"/>
    <w:rsid w:val="000B6BF0"/>
    <w:rsid w:val="000B6D3A"/>
    <w:rsid w:val="000C1A1F"/>
    <w:rsid w:val="000C1EC9"/>
    <w:rsid w:val="000C2975"/>
    <w:rsid w:val="000C2D0C"/>
    <w:rsid w:val="000C34A1"/>
    <w:rsid w:val="000C39D1"/>
    <w:rsid w:val="000C3B8D"/>
    <w:rsid w:val="000C569F"/>
    <w:rsid w:val="000D0A34"/>
    <w:rsid w:val="000D2D47"/>
    <w:rsid w:val="000D349E"/>
    <w:rsid w:val="000D53E1"/>
    <w:rsid w:val="000D61CE"/>
    <w:rsid w:val="000D7E53"/>
    <w:rsid w:val="000E130E"/>
    <w:rsid w:val="000E1EA9"/>
    <w:rsid w:val="000E23AD"/>
    <w:rsid w:val="000E46D9"/>
    <w:rsid w:val="000E515E"/>
    <w:rsid w:val="000F37BA"/>
    <w:rsid w:val="000F3A66"/>
    <w:rsid w:val="000F5D84"/>
    <w:rsid w:val="000F69FE"/>
    <w:rsid w:val="000F7A70"/>
    <w:rsid w:val="001037AF"/>
    <w:rsid w:val="0010509E"/>
    <w:rsid w:val="001068CD"/>
    <w:rsid w:val="00106A5E"/>
    <w:rsid w:val="00106A76"/>
    <w:rsid w:val="00106BA4"/>
    <w:rsid w:val="0011126B"/>
    <w:rsid w:val="00111876"/>
    <w:rsid w:val="00112AF4"/>
    <w:rsid w:val="001132B8"/>
    <w:rsid w:val="001149C7"/>
    <w:rsid w:val="00114D87"/>
    <w:rsid w:val="00115567"/>
    <w:rsid w:val="001201E1"/>
    <w:rsid w:val="00123589"/>
    <w:rsid w:val="001330D2"/>
    <w:rsid w:val="00133975"/>
    <w:rsid w:val="001405E8"/>
    <w:rsid w:val="00145A31"/>
    <w:rsid w:val="00145E39"/>
    <w:rsid w:val="001509CF"/>
    <w:rsid w:val="001527C0"/>
    <w:rsid w:val="00153A45"/>
    <w:rsid w:val="00153B3B"/>
    <w:rsid w:val="0015488D"/>
    <w:rsid w:val="001617BE"/>
    <w:rsid w:val="00163258"/>
    <w:rsid w:val="0016489E"/>
    <w:rsid w:val="00165286"/>
    <w:rsid w:val="00172993"/>
    <w:rsid w:val="001735C8"/>
    <w:rsid w:val="00173BF5"/>
    <w:rsid w:val="00175AE4"/>
    <w:rsid w:val="00176862"/>
    <w:rsid w:val="00177B4C"/>
    <w:rsid w:val="001863C5"/>
    <w:rsid w:val="001872E9"/>
    <w:rsid w:val="0019001A"/>
    <w:rsid w:val="001906F7"/>
    <w:rsid w:val="00191885"/>
    <w:rsid w:val="00192C91"/>
    <w:rsid w:val="001932DE"/>
    <w:rsid w:val="00193443"/>
    <w:rsid w:val="001942D4"/>
    <w:rsid w:val="00196881"/>
    <w:rsid w:val="0019689E"/>
    <w:rsid w:val="001A15D8"/>
    <w:rsid w:val="001A60C9"/>
    <w:rsid w:val="001A6B47"/>
    <w:rsid w:val="001B25DA"/>
    <w:rsid w:val="001B28E6"/>
    <w:rsid w:val="001B30C8"/>
    <w:rsid w:val="001B500C"/>
    <w:rsid w:val="001B546B"/>
    <w:rsid w:val="001C2C0B"/>
    <w:rsid w:val="001D4A74"/>
    <w:rsid w:val="001D65A8"/>
    <w:rsid w:val="001E0B91"/>
    <w:rsid w:val="001E1443"/>
    <w:rsid w:val="001E6B48"/>
    <w:rsid w:val="001E6DF4"/>
    <w:rsid w:val="001E7676"/>
    <w:rsid w:val="001E7A63"/>
    <w:rsid w:val="001F1A03"/>
    <w:rsid w:val="001F53F4"/>
    <w:rsid w:val="001F571C"/>
    <w:rsid w:val="001F6AE3"/>
    <w:rsid w:val="001F776A"/>
    <w:rsid w:val="00200261"/>
    <w:rsid w:val="0020110D"/>
    <w:rsid w:val="002024A2"/>
    <w:rsid w:val="00203288"/>
    <w:rsid w:val="00206D93"/>
    <w:rsid w:val="00211796"/>
    <w:rsid w:val="00212057"/>
    <w:rsid w:val="0021349A"/>
    <w:rsid w:val="002148FF"/>
    <w:rsid w:val="00217F70"/>
    <w:rsid w:val="00220849"/>
    <w:rsid w:val="0022087B"/>
    <w:rsid w:val="00221206"/>
    <w:rsid w:val="002300BD"/>
    <w:rsid w:val="00230B46"/>
    <w:rsid w:val="002310B5"/>
    <w:rsid w:val="00231618"/>
    <w:rsid w:val="00231C66"/>
    <w:rsid w:val="00234321"/>
    <w:rsid w:val="0023462E"/>
    <w:rsid w:val="0023549C"/>
    <w:rsid w:val="00235723"/>
    <w:rsid w:val="0023600F"/>
    <w:rsid w:val="00236240"/>
    <w:rsid w:val="002362AC"/>
    <w:rsid w:val="00236E80"/>
    <w:rsid w:val="002403E2"/>
    <w:rsid w:val="0024070A"/>
    <w:rsid w:val="00245433"/>
    <w:rsid w:val="00246C2B"/>
    <w:rsid w:val="0024775A"/>
    <w:rsid w:val="00252272"/>
    <w:rsid w:val="0025278F"/>
    <w:rsid w:val="00255977"/>
    <w:rsid w:val="0025760C"/>
    <w:rsid w:val="00261C94"/>
    <w:rsid w:val="00264188"/>
    <w:rsid w:val="002725A4"/>
    <w:rsid w:val="00275566"/>
    <w:rsid w:val="0027668A"/>
    <w:rsid w:val="0027782B"/>
    <w:rsid w:val="00280C6B"/>
    <w:rsid w:val="00281C0E"/>
    <w:rsid w:val="00283168"/>
    <w:rsid w:val="0028330B"/>
    <w:rsid w:val="00283627"/>
    <w:rsid w:val="00284D39"/>
    <w:rsid w:val="00286BEC"/>
    <w:rsid w:val="00286F99"/>
    <w:rsid w:val="0029268E"/>
    <w:rsid w:val="00296A30"/>
    <w:rsid w:val="00296D92"/>
    <w:rsid w:val="002A42E8"/>
    <w:rsid w:val="002B05B3"/>
    <w:rsid w:val="002B08CC"/>
    <w:rsid w:val="002B2211"/>
    <w:rsid w:val="002B6C8B"/>
    <w:rsid w:val="002C1F5A"/>
    <w:rsid w:val="002C2121"/>
    <w:rsid w:val="002C2F26"/>
    <w:rsid w:val="002C3D11"/>
    <w:rsid w:val="002C3D88"/>
    <w:rsid w:val="002C4582"/>
    <w:rsid w:val="002C4BD3"/>
    <w:rsid w:val="002C5583"/>
    <w:rsid w:val="002D2750"/>
    <w:rsid w:val="002D3A13"/>
    <w:rsid w:val="002D67BE"/>
    <w:rsid w:val="002E121C"/>
    <w:rsid w:val="002E394F"/>
    <w:rsid w:val="002E466C"/>
    <w:rsid w:val="002E4A16"/>
    <w:rsid w:val="002E5456"/>
    <w:rsid w:val="002E5A80"/>
    <w:rsid w:val="002F02EB"/>
    <w:rsid w:val="002F191A"/>
    <w:rsid w:val="002F46C0"/>
    <w:rsid w:val="002F6BCC"/>
    <w:rsid w:val="002F7B3E"/>
    <w:rsid w:val="0030039A"/>
    <w:rsid w:val="00300B54"/>
    <w:rsid w:val="003012F1"/>
    <w:rsid w:val="00304E60"/>
    <w:rsid w:val="00306B18"/>
    <w:rsid w:val="00313F7C"/>
    <w:rsid w:val="00313FEF"/>
    <w:rsid w:val="0031403E"/>
    <w:rsid w:val="00314D2C"/>
    <w:rsid w:val="0031540D"/>
    <w:rsid w:val="00315E41"/>
    <w:rsid w:val="00317537"/>
    <w:rsid w:val="00320FA9"/>
    <w:rsid w:val="003235FC"/>
    <w:rsid w:val="00326400"/>
    <w:rsid w:val="00337855"/>
    <w:rsid w:val="00337A16"/>
    <w:rsid w:val="00340658"/>
    <w:rsid w:val="00340D5B"/>
    <w:rsid w:val="00341B01"/>
    <w:rsid w:val="00341C43"/>
    <w:rsid w:val="00345080"/>
    <w:rsid w:val="00345AA8"/>
    <w:rsid w:val="00347E6C"/>
    <w:rsid w:val="00351133"/>
    <w:rsid w:val="00351C5A"/>
    <w:rsid w:val="0035386B"/>
    <w:rsid w:val="0035573D"/>
    <w:rsid w:val="003563D9"/>
    <w:rsid w:val="00356759"/>
    <w:rsid w:val="00356AE7"/>
    <w:rsid w:val="00357118"/>
    <w:rsid w:val="00360515"/>
    <w:rsid w:val="00360D92"/>
    <w:rsid w:val="00362EC1"/>
    <w:rsid w:val="0036520D"/>
    <w:rsid w:val="00367C02"/>
    <w:rsid w:val="00370AA0"/>
    <w:rsid w:val="0037424E"/>
    <w:rsid w:val="00376907"/>
    <w:rsid w:val="00380117"/>
    <w:rsid w:val="00383CBF"/>
    <w:rsid w:val="0038471A"/>
    <w:rsid w:val="00385761"/>
    <w:rsid w:val="003874C2"/>
    <w:rsid w:val="00387FAA"/>
    <w:rsid w:val="0039031D"/>
    <w:rsid w:val="00390539"/>
    <w:rsid w:val="00393969"/>
    <w:rsid w:val="00393BB3"/>
    <w:rsid w:val="00394A72"/>
    <w:rsid w:val="00396750"/>
    <w:rsid w:val="003A2547"/>
    <w:rsid w:val="003A51F2"/>
    <w:rsid w:val="003A5E66"/>
    <w:rsid w:val="003B0260"/>
    <w:rsid w:val="003B05D0"/>
    <w:rsid w:val="003B123D"/>
    <w:rsid w:val="003B1F4E"/>
    <w:rsid w:val="003B553A"/>
    <w:rsid w:val="003B572B"/>
    <w:rsid w:val="003B74E8"/>
    <w:rsid w:val="003B7DE2"/>
    <w:rsid w:val="003C00DD"/>
    <w:rsid w:val="003C09BA"/>
    <w:rsid w:val="003C19EB"/>
    <w:rsid w:val="003C443C"/>
    <w:rsid w:val="003C6499"/>
    <w:rsid w:val="003D0112"/>
    <w:rsid w:val="003D2D51"/>
    <w:rsid w:val="003D323D"/>
    <w:rsid w:val="003E3AEC"/>
    <w:rsid w:val="003F4481"/>
    <w:rsid w:val="003F4BBF"/>
    <w:rsid w:val="0040158F"/>
    <w:rsid w:val="00401C02"/>
    <w:rsid w:val="00403DD6"/>
    <w:rsid w:val="004041C2"/>
    <w:rsid w:val="004042AF"/>
    <w:rsid w:val="00405683"/>
    <w:rsid w:val="00405D6F"/>
    <w:rsid w:val="0041045B"/>
    <w:rsid w:val="00411826"/>
    <w:rsid w:val="00413994"/>
    <w:rsid w:val="00415937"/>
    <w:rsid w:val="00416EEC"/>
    <w:rsid w:val="00417A39"/>
    <w:rsid w:val="00422C69"/>
    <w:rsid w:val="00422FF2"/>
    <w:rsid w:val="00424397"/>
    <w:rsid w:val="00431AAF"/>
    <w:rsid w:val="00432ED0"/>
    <w:rsid w:val="00435897"/>
    <w:rsid w:val="00440742"/>
    <w:rsid w:val="004427B9"/>
    <w:rsid w:val="00444DF3"/>
    <w:rsid w:val="0044571A"/>
    <w:rsid w:val="00450B85"/>
    <w:rsid w:val="0045133E"/>
    <w:rsid w:val="004522A3"/>
    <w:rsid w:val="0045231F"/>
    <w:rsid w:val="0045262E"/>
    <w:rsid w:val="00452C24"/>
    <w:rsid w:val="004531CD"/>
    <w:rsid w:val="00453EE6"/>
    <w:rsid w:val="00454120"/>
    <w:rsid w:val="00460A31"/>
    <w:rsid w:val="00461573"/>
    <w:rsid w:val="00463707"/>
    <w:rsid w:val="00464BA8"/>
    <w:rsid w:val="004672D5"/>
    <w:rsid w:val="00473B4C"/>
    <w:rsid w:val="00473F06"/>
    <w:rsid w:val="0047447C"/>
    <w:rsid w:val="00475EDE"/>
    <w:rsid w:val="00476507"/>
    <w:rsid w:val="004778F6"/>
    <w:rsid w:val="00485373"/>
    <w:rsid w:val="00486225"/>
    <w:rsid w:val="00490362"/>
    <w:rsid w:val="00490FE4"/>
    <w:rsid w:val="00493784"/>
    <w:rsid w:val="00494FEB"/>
    <w:rsid w:val="0049575C"/>
    <w:rsid w:val="004A0C6F"/>
    <w:rsid w:val="004A1DBB"/>
    <w:rsid w:val="004A4431"/>
    <w:rsid w:val="004A56A0"/>
    <w:rsid w:val="004A7233"/>
    <w:rsid w:val="004B3A98"/>
    <w:rsid w:val="004B44E8"/>
    <w:rsid w:val="004B7317"/>
    <w:rsid w:val="004C49A9"/>
    <w:rsid w:val="004D0473"/>
    <w:rsid w:val="004D19A2"/>
    <w:rsid w:val="004D3686"/>
    <w:rsid w:val="004D4192"/>
    <w:rsid w:val="004D5EB8"/>
    <w:rsid w:val="004E093C"/>
    <w:rsid w:val="004E219C"/>
    <w:rsid w:val="004E34FF"/>
    <w:rsid w:val="004E4D6B"/>
    <w:rsid w:val="004E794F"/>
    <w:rsid w:val="004E7A4C"/>
    <w:rsid w:val="004F2C4A"/>
    <w:rsid w:val="004F3275"/>
    <w:rsid w:val="004F3DA3"/>
    <w:rsid w:val="004F5095"/>
    <w:rsid w:val="0050063A"/>
    <w:rsid w:val="00500743"/>
    <w:rsid w:val="0050140B"/>
    <w:rsid w:val="00502683"/>
    <w:rsid w:val="00504A47"/>
    <w:rsid w:val="0050706E"/>
    <w:rsid w:val="00507640"/>
    <w:rsid w:val="005118B9"/>
    <w:rsid w:val="00512A21"/>
    <w:rsid w:val="00512A64"/>
    <w:rsid w:val="00512BBC"/>
    <w:rsid w:val="0051404E"/>
    <w:rsid w:val="00515F4D"/>
    <w:rsid w:val="00517AD9"/>
    <w:rsid w:val="00522270"/>
    <w:rsid w:val="0052284F"/>
    <w:rsid w:val="00527F7E"/>
    <w:rsid w:val="0053157E"/>
    <w:rsid w:val="005323D9"/>
    <w:rsid w:val="005328F7"/>
    <w:rsid w:val="00533AD2"/>
    <w:rsid w:val="00535B1D"/>
    <w:rsid w:val="00536744"/>
    <w:rsid w:val="00540403"/>
    <w:rsid w:val="005408B4"/>
    <w:rsid w:val="00540B52"/>
    <w:rsid w:val="00545C31"/>
    <w:rsid w:val="005555EF"/>
    <w:rsid w:val="00556EB8"/>
    <w:rsid w:val="00556FAA"/>
    <w:rsid w:val="005624C0"/>
    <w:rsid w:val="00562D5D"/>
    <w:rsid w:val="005668E7"/>
    <w:rsid w:val="00570867"/>
    <w:rsid w:val="00572487"/>
    <w:rsid w:val="00574521"/>
    <w:rsid w:val="005745F9"/>
    <w:rsid w:val="00577E63"/>
    <w:rsid w:val="005818DD"/>
    <w:rsid w:val="005819D1"/>
    <w:rsid w:val="00584212"/>
    <w:rsid w:val="00586BC1"/>
    <w:rsid w:val="005936BC"/>
    <w:rsid w:val="005A0792"/>
    <w:rsid w:val="005A10AF"/>
    <w:rsid w:val="005A1843"/>
    <w:rsid w:val="005A62F1"/>
    <w:rsid w:val="005A6BF1"/>
    <w:rsid w:val="005A7023"/>
    <w:rsid w:val="005B2FAA"/>
    <w:rsid w:val="005B5F9F"/>
    <w:rsid w:val="005B6A00"/>
    <w:rsid w:val="005C088A"/>
    <w:rsid w:val="005C1531"/>
    <w:rsid w:val="005C1F93"/>
    <w:rsid w:val="005C2029"/>
    <w:rsid w:val="005C3603"/>
    <w:rsid w:val="005C589E"/>
    <w:rsid w:val="005C7BB7"/>
    <w:rsid w:val="005D32E8"/>
    <w:rsid w:val="005E23E0"/>
    <w:rsid w:val="005E3943"/>
    <w:rsid w:val="005E3F93"/>
    <w:rsid w:val="005E4CE0"/>
    <w:rsid w:val="005E6145"/>
    <w:rsid w:val="005E672B"/>
    <w:rsid w:val="005F00E9"/>
    <w:rsid w:val="005F0108"/>
    <w:rsid w:val="005F0604"/>
    <w:rsid w:val="005F0652"/>
    <w:rsid w:val="005F0A54"/>
    <w:rsid w:val="005F135E"/>
    <w:rsid w:val="005F1ABC"/>
    <w:rsid w:val="005F1CEC"/>
    <w:rsid w:val="005F29D6"/>
    <w:rsid w:val="005F37DF"/>
    <w:rsid w:val="005F4970"/>
    <w:rsid w:val="005F6717"/>
    <w:rsid w:val="00607010"/>
    <w:rsid w:val="00607C8E"/>
    <w:rsid w:val="00607DB4"/>
    <w:rsid w:val="00610270"/>
    <w:rsid w:val="00612857"/>
    <w:rsid w:val="006137D7"/>
    <w:rsid w:val="00613B93"/>
    <w:rsid w:val="00613F60"/>
    <w:rsid w:val="006156E8"/>
    <w:rsid w:val="00616106"/>
    <w:rsid w:val="00616576"/>
    <w:rsid w:val="00621BF5"/>
    <w:rsid w:val="0062204B"/>
    <w:rsid w:val="00623E36"/>
    <w:rsid w:val="006257F7"/>
    <w:rsid w:val="0062638D"/>
    <w:rsid w:val="00627BC9"/>
    <w:rsid w:val="00631DA2"/>
    <w:rsid w:val="006330E7"/>
    <w:rsid w:val="00634C22"/>
    <w:rsid w:val="00634E40"/>
    <w:rsid w:val="0063751E"/>
    <w:rsid w:val="00650C6A"/>
    <w:rsid w:val="0065100A"/>
    <w:rsid w:val="00654C18"/>
    <w:rsid w:val="00655C27"/>
    <w:rsid w:val="0065675D"/>
    <w:rsid w:val="00657946"/>
    <w:rsid w:val="00660D12"/>
    <w:rsid w:val="00661E2B"/>
    <w:rsid w:val="00662BC2"/>
    <w:rsid w:val="00664D32"/>
    <w:rsid w:val="006662AA"/>
    <w:rsid w:val="00671890"/>
    <w:rsid w:val="00671CC8"/>
    <w:rsid w:val="00673D90"/>
    <w:rsid w:val="006743E4"/>
    <w:rsid w:val="006747CB"/>
    <w:rsid w:val="00674DB7"/>
    <w:rsid w:val="0067723D"/>
    <w:rsid w:val="00682094"/>
    <w:rsid w:val="00683A84"/>
    <w:rsid w:val="00683FF6"/>
    <w:rsid w:val="00685EDB"/>
    <w:rsid w:val="00686506"/>
    <w:rsid w:val="00686554"/>
    <w:rsid w:val="006945D9"/>
    <w:rsid w:val="00695A52"/>
    <w:rsid w:val="00696028"/>
    <w:rsid w:val="00696365"/>
    <w:rsid w:val="006967EF"/>
    <w:rsid w:val="006A2338"/>
    <w:rsid w:val="006A3A28"/>
    <w:rsid w:val="006A448F"/>
    <w:rsid w:val="006A7591"/>
    <w:rsid w:val="006B5B18"/>
    <w:rsid w:val="006C144E"/>
    <w:rsid w:val="006C1FC3"/>
    <w:rsid w:val="006C248A"/>
    <w:rsid w:val="006C2A32"/>
    <w:rsid w:val="006C40A4"/>
    <w:rsid w:val="006C4C94"/>
    <w:rsid w:val="006D232D"/>
    <w:rsid w:val="006D4302"/>
    <w:rsid w:val="006D6433"/>
    <w:rsid w:val="006D7C33"/>
    <w:rsid w:val="006D7F02"/>
    <w:rsid w:val="006E348A"/>
    <w:rsid w:val="006E7EB6"/>
    <w:rsid w:val="006F179C"/>
    <w:rsid w:val="006F1E27"/>
    <w:rsid w:val="006F4176"/>
    <w:rsid w:val="006F53E1"/>
    <w:rsid w:val="006F5804"/>
    <w:rsid w:val="006F6EBD"/>
    <w:rsid w:val="006F78E6"/>
    <w:rsid w:val="00701242"/>
    <w:rsid w:val="0070348A"/>
    <w:rsid w:val="00703589"/>
    <w:rsid w:val="00707845"/>
    <w:rsid w:val="00707E54"/>
    <w:rsid w:val="0071076F"/>
    <w:rsid w:val="007144BA"/>
    <w:rsid w:val="007173DF"/>
    <w:rsid w:val="0071778E"/>
    <w:rsid w:val="00717DAF"/>
    <w:rsid w:val="00720E74"/>
    <w:rsid w:val="007279CE"/>
    <w:rsid w:val="00731D65"/>
    <w:rsid w:val="007320D7"/>
    <w:rsid w:val="00736434"/>
    <w:rsid w:val="00740110"/>
    <w:rsid w:val="00741FA0"/>
    <w:rsid w:val="007438C3"/>
    <w:rsid w:val="00747A84"/>
    <w:rsid w:val="00750B38"/>
    <w:rsid w:val="007515E0"/>
    <w:rsid w:val="007539D4"/>
    <w:rsid w:val="00753CC4"/>
    <w:rsid w:val="00753D0A"/>
    <w:rsid w:val="007563FD"/>
    <w:rsid w:val="007646F1"/>
    <w:rsid w:val="00764D03"/>
    <w:rsid w:val="00765A66"/>
    <w:rsid w:val="007661A6"/>
    <w:rsid w:val="00770D0C"/>
    <w:rsid w:val="007714B8"/>
    <w:rsid w:val="00775151"/>
    <w:rsid w:val="0078082B"/>
    <w:rsid w:val="007856B3"/>
    <w:rsid w:val="00790D72"/>
    <w:rsid w:val="007A137F"/>
    <w:rsid w:val="007A1CD7"/>
    <w:rsid w:val="007A74AC"/>
    <w:rsid w:val="007B1F03"/>
    <w:rsid w:val="007B2B36"/>
    <w:rsid w:val="007B5013"/>
    <w:rsid w:val="007C0D6C"/>
    <w:rsid w:val="007C17DC"/>
    <w:rsid w:val="007C7430"/>
    <w:rsid w:val="007C7808"/>
    <w:rsid w:val="007D03D1"/>
    <w:rsid w:val="007D04AA"/>
    <w:rsid w:val="007D0656"/>
    <w:rsid w:val="007D085D"/>
    <w:rsid w:val="007D2401"/>
    <w:rsid w:val="007D4255"/>
    <w:rsid w:val="007E28FA"/>
    <w:rsid w:val="007E40FB"/>
    <w:rsid w:val="007E5396"/>
    <w:rsid w:val="007E5857"/>
    <w:rsid w:val="007E5C94"/>
    <w:rsid w:val="007E6F78"/>
    <w:rsid w:val="007E714E"/>
    <w:rsid w:val="007E7602"/>
    <w:rsid w:val="007F2D30"/>
    <w:rsid w:val="007F308F"/>
    <w:rsid w:val="007F4887"/>
    <w:rsid w:val="007F4B85"/>
    <w:rsid w:val="0080010B"/>
    <w:rsid w:val="00805C35"/>
    <w:rsid w:val="00805F17"/>
    <w:rsid w:val="0081203B"/>
    <w:rsid w:val="00817ED5"/>
    <w:rsid w:val="00817F51"/>
    <w:rsid w:val="00826FBB"/>
    <w:rsid w:val="0082765E"/>
    <w:rsid w:val="0083089C"/>
    <w:rsid w:val="00834283"/>
    <w:rsid w:val="00834497"/>
    <w:rsid w:val="00836B3A"/>
    <w:rsid w:val="0084195C"/>
    <w:rsid w:val="00843BFF"/>
    <w:rsid w:val="00843CCE"/>
    <w:rsid w:val="008476D0"/>
    <w:rsid w:val="00847EDD"/>
    <w:rsid w:val="0085390A"/>
    <w:rsid w:val="00854234"/>
    <w:rsid w:val="00854497"/>
    <w:rsid w:val="0085660F"/>
    <w:rsid w:val="00856DAC"/>
    <w:rsid w:val="008573D7"/>
    <w:rsid w:val="008574BC"/>
    <w:rsid w:val="008577A9"/>
    <w:rsid w:val="00857DC3"/>
    <w:rsid w:val="00860514"/>
    <w:rsid w:val="00861517"/>
    <w:rsid w:val="00861F23"/>
    <w:rsid w:val="008636F9"/>
    <w:rsid w:val="0086522E"/>
    <w:rsid w:val="008679CD"/>
    <w:rsid w:val="00873F20"/>
    <w:rsid w:val="008747D5"/>
    <w:rsid w:val="00874890"/>
    <w:rsid w:val="00875C13"/>
    <w:rsid w:val="008814E8"/>
    <w:rsid w:val="00882C91"/>
    <w:rsid w:val="008846C4"/>
    <w:rsid w:val="008860AE"/>
    <w:rsid w:val="00890077"/>
    <w:rsid w:val="0089085C"/>
    <w:rsid w:val="00892312"/>
    <w:rsid w:val="00893792"/>
    <w:rsid w:val="008942D9"/>
    <w:rsid w:val="0089452F"/>
    <w:rsid w:val="00894EB2"/>
    <w:rsid w:val="00895A66"/>
    <w:rsid w:val="00895BBD"/>
    <w:rsid w:val="00896969"/>
    <w:rsid w:val="00896D15"/>
    <w:rsid w:val="00897E89"/>
    <w:rsid w:val="008A15C0"/>
    <w:rsid w:val="008A288E"/>
    <w:rsid w:val="008A52E0"/>
    <w:rsid w:val="008B0BDE"/>
    <w:rsid w:val="008B237F"/>
    <w:rsid w:val="008B47FB"/>
    <w:rsid w:val="008B7253"/>
    <w:rsid w:val="008C08D2"/>
    <w:rsid w:val="008C1DE6"/>
    <w:rsid w:val="008C469C"/>
    <w:rsid w:val="008C57F0"/>
    <w:rsid w:val="008C643A"/>
    <w:rsid w:val="008C65FF"/>
    <w:rsid w:val="008C6C39"/>
    <w:rsid w:val="008D09FE"/>
    <w:rsid w:val="008D0FF9"/>
    <w:rsid w:val="008D11C4"/>
    <w:rsid w:val="008D5AC9"/>
    <w:rsid w:val="008D65D4"/>
    <w:rsid w:val="008D7B48"/>
    <w:rsid w:val="008E24FC"/>
    <w:rsid w:val="008E28E0"/>
    <w:rsid w:val="008E2979"/>
    <w:rsid w:val="008E7674"/>
    <w:rsid w:val="008F305E"/>
    <w:rsid w:val="008F31EB"/>
    <w:rsid w:val="008F58E8"/>
    <w:rsid w:val="008F6EC8"/>
    <w:rsid w:val="00901083"/>
    <w:rsid w:val="00901789"/>
    <w:rsid w:val="0090205E"/>
    <w:rsid w:val="0090326D"/>
    <w:rsid w:val="009038E1"/>
    <w:rsid w:val="009048AE"/>
    <w:rsid w:val="009064F9"/>
    <w:rsid w:val="00907A5D"/>
    <w:rsid w:val="009139B7"/>
    <w:rsid w:val="00913EBB"/>
    <w:rsid w:val="009148FA"/>
    <w:rsid w:val="009169B3"/>
    <w:rsid w:val="009171B7"/>
    <w:rsid w:val="009173E3"/>
    <w:rsid w:val="00920218"/>
    <w:rsid w:val="00921A6F"/>
    <w:rsid w:val="00922DC2"/>
    <w:rsid w:val="009234E0"/>
    <w:rsid w:val="009270A0"/>
    <w:rsid w:val="0093259D"/>
    <w:rsid w:val="00934408"/>
    <w:rsid w:val="00937B23"/>
    <w:rsid w:val="0094085A"/>
    <w:rsid w:val="009418B3"/>
    <w:rsid w:val="0094193E"/>
    <w:rsid w:val="00942C05"/>
    <w:rsid w:val="0094635B"/>
    <w:rsid w:val="0094675D"/>
    <w:rsid w:val="00946F08"/>
    <w:rsid w:val="0095175B"/>
    <w:rsid w:val="00951ABF"/>
    <w:rsid w:val="00951F1E"/>
    <w:rsid w:val="009543FC"/>
    <w:rsid w:val="00965A2B"/>
    <w:rsid w:val="00967F2B"/>
    <w:rsid w:val="00972179"/>
    <w:rsid w:val="0097333A"/>
    <w:rsid w:val="00975019"/>
    <w:rsid w:val="00975477"/>
    <w:rsid w:val="00981C4E"/>
    <w:rsid w:val="00983031"/>
    <w:rsid w:val="00987740"/>
    <w:rsid w:val="00991B04"/>
    <w:rsid w:val="00992D4F"/>
    <w:rsid w:val="0099632B"/>
    <w:rsid w:val="0099746F"/>
    <w:rsid w:val="009A0AD4"/>
    <w:rsid w:val="009A2C96"/>
    <w:rsid w:val="009A4F7A"/>
    <w:rsid w:val="009A7AF7"/>
    <w:rsid w:val="009B51FF"/>
    <w:rsid w:val="009B7E58"/>
    <w:rsid w:val="009B7F64"/>
    <w:rsid w:val="009C0A9D"/>
    <w:rsid w:val="009C0C1C"/>
    <w:rsid w:val="009C1FE7"/>
    <w:rsid w:val="009C2B9D"/>
    <w:rsid w:val="009C4981"/>
    <w:rsid w:val="009C5ABE"/>
    <w:rsid w:val="009C792D"/>
    <w:rsid w:val="009D0269"/>
    <w:rsid w:val="009D12DF"/>
    <w:rsid w:val="009D1815"/>
    <w:rsid w:val="009D2EB3"/>
    <w:rsid w:val="009E020B"/>
    <w:rsid w:val="009E075A"/>
    <w:rsid w:val="009E09B6"/>
    <w:rsid w:val="009E1BB7"/>
    <w:rsid w:val="009E2C69"/>
    <w:rsid w:val="009E3AA7"/>
    <w:rsid w:val="009E5729"/>
    <w:rsid w:val="009E5C3E"/>
    <w:rsid w:val="009F0688"/>
    <w:rsid w:val="009F0AC6"/>
    <w:rsid w:val="009F364A"/>
    <w:rsid w:val="009F642D"/>
    <w:rsid w:val="00A03B67"/>
    <w:rsid w:val="00A05CEA"/>
    <w:rsid w:val="00A0783A"/>
    <w:rsid w:val="00A07B32"/>
    <w:rsid w:val="00A17AFA"/>
    <w:rsid w:val="00A20222"/>
    <w:rsid w:val="00A2073E"/>
    <w:rsid w:val="00A20C43"/>
    <w:rsid w:val="00A25E86"/>
    <w:rsid w:val="00A2679B"/>
    <w:rsid w:val="00A26BE9"/>
    <w:rsid w:val="00A27956"/>
    <w:rsid w:val="00A30B9D"/>
    <w:rsid w:val="00A31ABC"/>
    <w:rsid w:val="00A3426D"/>
    <w:rsid w:val="00A36B57"/>
    <w:rsid w:val="00A36C4D"/>
    <w:rsid w:val="00A43D4E"/>
    <w:rsid w:val="00A449EC"/>
    <w:rsid w:val="00A45DC2"/>
    <w:rsid w:val="00A462C8"/>
    <w:rsid w:val="00A53378"/>
    <w:rsid w:val="00A56B1D"/>
    <w:rsid w:val="00A60A63"/>
    <w:rsid w:val="00A65709"/>
    <w:rsid w:val="00A66410"/>
    <w:rsid w:val="00A67D45"/>
    <w:rsid w:val="00A70CA7"/>
    <w:rsid w:val="00A71CAD"/>
    <w:rsid w:val="00A73132"/>
    <w:rsid w:val="00A73509"/>
    <w:rsid w:val="00A73C02"/>
    <w:rsid w:val="00A75CDC"/>
    <w:rsid w:val="00A76FEC"/>
    <w:rsid w:val="00A77C64"/>
    <w:rsid w:val="00A77D2E"/>
    <w:rsid w:val="00A81422"/>
    <w:rsid w:val="00A81BB3"/>
    <w:rsid w:val="00A837A2"/>
    <w:rsid w:val="00A843DC"/>
    <w:rsid w:val="00A87F9F"/>
    <w:rsid w:val="00A9083E"/>
    <w:rsid w:val="00A94047"/>
    <w:rsid w:val="00A95A30"/>
    <w:rsid w:val="00A96487"/>
    <w:rsid w:val="00A97FF8"/>
    <w:rsid w:val="00AA2C33"/>
    <w:rsid w:val="00AA6DA7"/>
    <w:rsid w:val="00AB1947"/>
    <w:rsid w:val="00AB3145"/>
    <w:rsid w:val="00AB35FD"/>
    <w:rsid w:val="00AB4210"/>
    <w:rsid w:val="00AB5320"/>
    <w:rsid w:val="00AB679D"/>
    <w:rsid w:val="00AB6BA1"/>
    <w:rsid w:val="00AB770C"/>
    <w:rsid w:val="00AC111C"/>
    <w:rsid w:val="00AC1631"/>
    <w:rsid w:val="00AC4564"/>
    <w:rsid w:val="00AC50BA"/>
    <w:rsid w:val="00AC5636"/>
    <w:rsid w:val="00AC59D1"/>
    <w:rsid w:val="00AC5F6A"/>
    <w:rsid w:val="00AC6A2F"/>
    <w:rsid w:val="00AC6CB9"/>
    <w:rsid w:val="00AC6E89"/>
    <w:rsid w:val="00AC72AD"/>
    <w:rsid w:val="00AC7A3A"/>
    <w:rsid w:val="00AD0190"/>
    <w:rsid w:val="00AD0383"/>
    <w:rsid w:val="00AD0A00"/>
    <w:rsid w:val="00AD0D94"/>
    <w:rsid w:val="00AD4A87"/>
    <w:rsid w:val="00AD61B6"/>
    <w:rsid w:val="00AE0229"/>
    <w:rsid w:val="00AE1EB3"/>
    <w:rsid w:val="00AE6DD4"/>
    <w:rsid w:val="00AF086E"/>
    <w:rsid w:val="00AF3C59"/>
    <w:rsid w:val="00AF4647"/>
    <w:rsid w:val="00AF596B"/>
    <w:rsid w:val="00AF6EDF"/>
    <w:rsid w:val="00B01B92"/>
    <w:rsid w:val="00B028EE"/>
    <w:rsid w:val="00B029D1"/>
    <w:rsid w:val="00B03BAB"/>
    <w:rsid w:val="00B03C67"/>
    <w:rsid w:val="00B040D9"/>
    <w:rsid w:val="00B120C9"/>
    <w:rsid w:val="00B121F1"/>
    <w:rsid w:val="00B14A42"/>
    <w:rsid w:val="00B15E9D"/>
    <w:rsid w:val="00B1658D"/>
    <w:rsid w:val="00B17F9A"/>
    <w:rsid w:val="00B2151D"/>
    <w:rsid w:val="00B27657"/>
    <w:rsid w:val="00B30F6D"/>
    <w:rsid w:val="00B35547"/>
    <w:rsid w:val="00B37C57"/>
    <w:rsid w:val="00B40AA9"/>
    <w:rsid w:val="00B424F5"/>
    <w:rsid w:val="00B4291F"/>
    <w:rsid w:val="00B43D40"/>
    <w:rsid w:val="00B43EB9"/>
    <w:rsid w:val="00B444B7"/>
    <w:rsid w:val="00B467F4"/>
    <w:rsid w:val="00B46EE4"/>
    <w:rsid w:val="00B46F69"/>
    <w:rsid w:val="00B47C5F"/>
    <w:rsid w:val="00B52F18"/>
    <w:rsid w:val="00B5385E"/>
    <w:rsid w:val="00B5737B"/>
    <w:rsid w:val="00B628C2"/>
    <w:rsid w:val="00B64D98"/>
    <w:rsid w:val="00B66A2E"/>
    <w:rsid w:val="00B66F8D"/>
    <w:rsid w:val="00B71A68"/>
    <w:rsid w:val="00B747D1"/>
    <w:rsid w:val="00B74913"/>
    <w:rsid w:val="00B7705E"/>
    <w:rsid w:val="00B77D45"/>
    <w:rsid w:val="00B80DFD"/>
    <w:rsid w:val="00B82B30"/>
    <w:rsid w:val="00B84194"/>
    <w:rsid w:val="00B90C59"/>
    <w:rsid w:val="00B92C93"/>
    <w:rsid w:val="00B949E9"/>
    <w:rsid w:val="00B95149"/>
    <w:rsid w:val="00B953BF"/>
    <w:rsid w:val="00B97C35"/>
    <w:rsid w:val="00BA0502"/>
    <w:rsid w:val="00BA10BC"/>
    <w:rsid w:val="00BA4C86"/>
    <w:rsid w:val="00BA4F9F"/>
    <w:rsid w:val="00BA78CC"/>
    <w:rsid w:val="00BB1091"/>
    <w:rsid w:val="00BB317A"/>
    <w:rsid w:val="00BB6D80"/>
    <w:rsid w:val="00BB7314"/>
    <w:rsid w:val="00BB7793"/>
    <w:rsid w:val="00BB7925"/>
    <w:rsid w:val="00BC0123"/>
    <w:rsid w:val="00BC03DF"/>
    <w:rsid w:val="00BC1168"/>
    <w:rsid w:val="00BC1D65"/>
    <w:rsid w:val="00BC3D83"/>
    <w:rsid w:val="00BC46AE"/>
    <w:rsid w:val="00BC4EEF"/>
    <w:rsid w:val="00BC648D"/>
    <w:rsid w:val="00BC72DE"/>
    <w:rsid w:val="00BD316F"/>
    <w:rsid w:val="00BD39AA"/>
    <w:rsid w:val="00BD6C06"/>
    <w:rsid w:val="00BD6DBE"/>
    <w:rsid w:val="00BD7B67"/>
    <w:rsid w:val="00BE27AF"/>
    <w:rsid w:val="00BE3444"/>
    <w:rsid w:val="00BE42F7"/>
    <w:rsid w:val="00BF2716"/>
    <w:rsid w:val="00BF70A8"/>
    <w:rsid w:val="00BF76CE"/>
    <w:rsid w:val="00C00C93"/>
    <w:rsid w:val="00C00F5A"/>
    <w:rsid w:val="00C013F6"/>
    <w:rsid w:val="00C02E0B"/>
    <w:rsid w:val="00C06C69"/>
    <w:rsid w:val="00C114E9"/>
    <w:rsid w:val="00C16673"/>
    <w:rsid w:val="00C1706D"/>
    <w:rsid w:val="00C201FA"/>
    <w:rsid w:val="00C214D8"/>
    <w:rsid w:val="00C2370D"/>
    <w:rsid w:val="00C247A8"/>
    <w:rsid w:val="00C24C30"/>
    <w:rsid w:val="00C31E33"/>
    <w:rsid w:val="00C340E4"/>
    <w:rsid w:val="00C3430C"/>
    <w:rsid w:val="00C36D66"/>
    <w:rsid w:val="00C3760D"/>
    <w:rsid w:val="00C41012"/>
    <w:rsid w:val="00C47755"/>
    <w:rsid w:val="00C511AC"/>
    <w:rsid w:val="00C513C0"/>
    <w:rsid w:val="00C51EFD"/>
    <w:rsid w:val="00C52199"/>
    <w:rsid w:val="00C52C03"/>
    <w:rsid w:val="00C54C0F"/>
    <w:rsid w:val="00C54C26"/>
    <w:rsid w:val="00C63DE7"/>
    <w:rsid w:val="00C66D68"/>
    <w:rsid w:val="00C70C8F"/>
    <w:rsid w:val="00C71232"/>
    <w:rsid w:val="00C71EE4"/>
    <w:rsid w:val="00C721CC"/>
    <w:rsid w:val="00C75821"/>
    <w:rsid w:val="00C76743"/>
    <w:rsid w:val="00C769F5"/>
    <w:rsid w:val="00C81208"/>
    <w:rsid w:val="00C829DF"/>
    <w:rsid w:val="00C840E4"/>
    <w:rsid w:val="00C85BE4"/>
    <w:rsid w:val="00C93547"/>
    <w:rsid w:val="00C939F6"/>
    <w:rsid w:val="00CA120D"/>
    <w:rsid w:val="00CA429A"/>
    <w:rsid w:val="00CA55A9"/>
    <w:rsid w:val="00CA617F"/>
    <w:rsid w:val="00CB0FB9"/>
    <w:rsid w:val="00CB20A0"/>
    <w:rsid w:val="00CB276F"/>
    <w:rsid w:val="00CB2BDA"/>
    <w:rsid w:val="00CB2FE1"/>
    <w:rsid w:val="00CB54D7"/>
    <w:rsid w:val="00CB5F4C"/>
    <w:rsid w:val="00CC2192"/>
    <w:rsid w:val="00CC2237"/>
    <w:rsid w:val="00CC236B"/>
    <w:rsid w:val="00CC302F"/>
    <w:rsid w:val="00CC38E6"/>
    <w:rsid w:val="00CC3DA1"/>
    <w:rsid w:val="00CC41F3"/>
    <w:rsid w:val="00CC7055"/>
    <w:rsid w:val="00CD0B93"/>
    <w:rsid w:val="00CD24B0"/>
    <w:rsid w:val="00CD4700"/>
    <w:rsid w:val="00CD4E0C"/>
    <w:rsid w:val="00CD5EB2"/>
    <w:rsid w:val="00CD63EA"/>
    <w:rsid w:val="00CD6479"/>
    <w:rsid w:val="00CD692F"/>
    <w:rsid w:val="00CE0D24"/>
    <w:rsid w:val="00CE14C7"/>
    <w:rsid w:val="00CE1CD9"/>
    <w:rsid w:val="00CE32D2"/>
    <w:rsid w:val="00CE4FA6"/>
    <w:rsid w:val="00CF007F"/>
    <w:rsid w:val="00CF25A3"/>
    <w:rsid w:val="00CF3FC9"/>
    <w:rsid w:val="00CF47C6"/>
    <w:rsid w:val="00CF7032"/>
    <w:rsid w:val="00CF70D2"/>
    <w:rsid w:val="00D0104B"/>
    <w:rsid w:val="00D013E5"/>
    <w:rsid w:val="00D02190"/>
    <w:rsid w:val="00D0378E"/>
    <w:rsid w:val="00D04106"/>
    <w:rsid w:val="00D1133D"/>
    <w:rsid w:val="00D1140C"/>
    <w:rsid w:val="00D152C9"/>
    <w:rsid w:val="00D16E43"/>
    <w:rsid w:val="00D1745B"/>
    <w:rsid w:val="00D23388"/>
    <w:rsid w:val="00D23AE8"/>
    <w:rsid w:val="00D24507"/>
    <w:rsid w:val="00D25313"/>
    <w:rsid w:val="00D25BC4"/>
    <w:rsid w:val="00D336B0"/>
    <w:rsid w:val="00D379F8"/>
    <w:rsid w:val="00D4153C"/>
    <w:rsid w:val="00D41E80"/>
    <w:rsid w:val="00D42E66"/>
    <w:rsid w:val="00D47F7F"/>
    <w:rsid w:val="00D5106C"/>
    <w:rsid w:val="00D563FF"/>
    <w:rsid w:val="00D56415"/>
    <w:rsid w:val="00D6086F"/>
    <w:rsid w:val="00D621AB"/>
    <w:rsid w:val="00D65CFE"/>
    <w:rsid w:val="00D65FE5"/>
    <w:rsid w:val="00D70CA3"/>
    <w:rsid w:val="00D70F79"/>
    <w:rsid w:val="00D72975"/>
    <w:rsid w:val="00D7606F"/>
    <w:rsid w:val="00D76827"/>
    <w:rsid w:val="00D76AC4"/>
    <w:rsid w:val="00D77B4B"/>
    <w:rsid w:val="00D82A01"/>
    <w:rsid w:val="00D83A6F"/>
    <w:rsid w:val="00D85AAB"/>
    <w:rsid w:val="00D85B2A"/>
    <w:rsid w:val="00D85B32"/>
    <w:rsid w:val="00D85D30"/>
    <w:rsid w:val="00D903FB"/>
    <w:rsid w:val="00D9107E"/>
    <w:rsid w:val="00D9561B"/>
    <w:rsid w:val="00D976D2"/>
    <w:rsid w:val="00DA2F61"/>
    <w:rsid w:val="00DA4FB5"/>
    <w:rsid w:val="00DA5065"/>
    <w:rsid w:val="00DA5B67"/>
    <w:rsid w:val="00DA624E"/>
    <w:rsid w:val="00DA7048"/>
    <w:rsid w:val="00DA724A"/>
    <w:rsid w:val="00DB23AB"/>
    <w:rsid w:val="00DB3364"/>
    <w:rsid w:val="00DB3433"/>
    <w:rsid w:val="00DB4678"/>
    <w:rsid w:val="00DB494F"/>
    <w:rsid w:val="00DB7679"/>
    <w:rsid w:val="00DC14BB"/>
    <w:rsid w:val="00DC1C70"/>
    <w:rsid w:val="00DC3067"/>
    <w:rsid w:val="00DC3EAC"/>
    <w:rsid w:val="00DC4C09"/>
    <w:rsid w:val="00DC5AD4"/>
    <w:rsid w:val="00DD0351"/>
    <w:rsid w:val="00DD0A13"/>
    <w:rsid w:val="00DD0A20"/>
    <w:rsid w:val="00DD554D"/>
    <w:rsid w:val="00DD5F69"/>
    <w:rsid w:val="00DD6C0A"/>
    <w:rsid w:val="00DE1883"/>
    <w:rsid w:val="00DE2164"/>
    <w:rsid w:val="00DE2A5B"/>
    <w:rsid w:val="00DE40F4"/>
    <w:rsid w:val="00DE56DE"/>
    <w:rsid w:val="00DE614C"/>
    <w:rsid w:val="00DF1167"/>
    <w:rsid w:val="00DF18CD"/>
    <w:rsid w:val="00DF21EE"/>
    <w:rsid w:val="00DF2A31"/>
    <w:rsid w:val="00DF4E5E"/>
    <w:rsid w:val="00DF518D"/>
    <w:rsid w:val="00DF6ECF"/>
    <w:rsid w:val="00DF7271"/>
    <w:rsid w:val="00E0312B"/>
    <w:rsid w:val="00E057C3"/>
    <w:rsid w:val="00E14F4E"/>
    <w:rsid w:val="00E1599C"/>
    <w:rsid w:val="00E207D8"/>
    <w:rsid w:val="00E2158E"/>
    <w:rsid w:val="00E25D7B"/>
    <w:rsid w:val="00E25E5F"/>
    <w:rsid w:val="00E30FC4"/>
    <w:rsid w:val="00E34697"/>
    <w:rsid w:val="00E35BE2"/>
    <w:rsid w:val="00E36973"/>
    <w:rsid w:val="00E36AFD"/>
    <w:rsid w:val="00E41189"/>
    <w:rsid w:val="00E42CBF"/>
    <w:rsid w:val="00E4321A"/>
    <w:rsid w:val="00E46EC8"/>
    <w:rsid w:val="00E47328"/>
    <w:rsid w:val="00E50CE8"/>
    <w:rsid w:val="00E5682D"/>
    <w:rsid w:val="00E601BC"/>
    <w:rsid w:val="00E62466"/>
    <w:rsid w:val="00E62868"/>
    <w:rsid w:val="00E63684"/>
    <w:rsid w:val="00E6381C"/>
    <w:rsid w:val="00E67184"/>
    <w:rsid w:val="00E676AA"/>
    <w:rsid w:val="00E67C02"/>
    <w:rsid w:val="00E7082C"/>
    <w:rsid w:val="00E7256E"/>
    <w:rsid w:val="00E72855"/>
    <w:rsid w:val="00E73059"/>
    <w:rsid w:val="00E81C40"/>
    <w:rsid w:val="00E82731"/>
    <w:rsid w:val="00E8366D"/>
    <w:rsid w:val="00E83E36"/>
    <w:rsid w:val="00E90EDA"/>
    <w:rsid w:val="00E91154"/>
    <w:rsid w:val="00E92280"/>
    <w:rsid w:val="00E94A83"/>
    <w:rsid w:val="00E9530E"/>
    <w:rsid w:val="00E962DD"/>
    <w:rsid w:val="00E971E9"/>
    <w:rsid w:val="00EA01B3"/>
    <w:rsid w:val="00EA181B"/>
    <w:rsid w:val="00EA3323"/>
    <w:rsid w:val="00EA3ABC"/>
    <w:rsid w:val="00EA45A5"/>
    <w:rsid w:val="00EA5D29"/>
    <w:rsid w:val="00EB18EB"/>
    <w:rsid w:val="00EB18F4"/>
    <w:rsid w:val="00EB191A"/>
    <w:rsid w:val="00EB28C6"/>
    <w:rsid w:val="00EB3220"/>
    <w:rsid w:val="00EB32F2"/>
    <w:rsid w:val="00EB4566"/>
    <w:rsid w:val="00EB6807"/>
    <w:rsid w:val="00EB6A0C"/>
    <w:rsid w:val="00EC35C7"/>
    <w:rsid w:val="00EC3BF3"/>
    <w:rsid w:val="00EC727B"/>
    <w:rsid w:val="00ED285A"/>
    <w:rsid w:val="00ED2B2B"/>
    <w:rsid w:val="00ED4C1B"/>
    <w:rsid w:val="00EE1A32"/>
    <w:rsid w:val="00EE43B1"/>
    <w:rsid w:val="00EE461C"/>
    <w:rsid w:val="00EE6F4C"/>
    <w:rsid w:val="00EE74CA"/>
    <w:rsid w:val="00EF16CF"/>
    <w:rsid w:val="00EF1B0E"/>
    <w:rsid w:val="00EF1BFC"/>
    <w:rsid w:val="00EF2F29"/>
    <w:rsid w:val="00EF6A6E"/>
    <w:rsid w:val="00EF6DD6"/>
    <w:rsid w:val="00F004B0"/>
    <w:rsid w:val="00F009E2"/>
    <w:rsid w:val="00F012C0"/>
    <w:rsid w:val="00F04050"/>
    <w:rsid w:val="00F06E6F"/>
    <w:rsid w:val="00F07D6C"/>
    <w:rsid w:val="00F10BDE"/>
    <w:rsid w:val="00F11C87"/>
    <w:rsid w:val="00F11E0A"/>
    <w:rsid w:val="00F1226E"/>
    <w:rsid w:val="00F13265"/>
    <w:rsid w:val="00F13D92"/>
    <w:rsid w:val="00F13DC8"/>
    <w:rsid w:val="00F1462A"/>
    <w:rsid w:val="00F16937"/>
    <w:rsid w:val="00F24475"/>
    <w:rsid w:val="00F249BC"/>
    <w:rsid w:val="00F2794F"/>
    <w:rsid w:val="00F302C7"/>
    <w:rsid w:val="00F31334"/>
    <w:rsid w:val="00F3194E"/>
    <w:rsid w:val="00F31967"/>
    <w:rsid w:val="00F357E0"/>
    <w:rsid w:val="00F37884"/>
    <w:rsid w:val="00F41243"/>
    <w:rsid w:val="00F46F75"/>
    <w:rsid w:val="00F560DA"/>
    <w:rsid w:val="00F63225"/>
    <w:rsid w:val="00F642A2"/>
    <w:rsid w:val="00F64AB1"/>
    <w:rsid w:val="00F71931"/>
    <w:rsid w:val="00F74D90"/>
    <w:rsid w:val="00F7562E"/>
    <w:rsid w:val="00F77C54"/>
    <w:rsid w:val="00F825A2"/>
    <w:rsid w:val="00F92DFB"/>
    <w:rsid w:val="00F943D9"/>
    <w:rsid w:val="00F96E11"/>
    <w:rsid w:val="00FA1175"/>
    <w:rsid w:val="00FA133B"/>
    <w:rsid w:val="00FA1846"/>
    <w:rsid w:val="00FA32F3"/>
    <w:rsid w:val="00FA4C82"/>
    <w:rsid w:val="00FA55F6"/>
    <w:rsid w:val="00FA635B"/>
    <w:rsid w:val="00FA7D8A"/>
    <w:rsid w:val="00FB0AC3"/>
    <w:rsid w:val="00FB13BD"/>
    <w:rsid w:val="00FB5C1F"/>
    <w:rsid w:val="00FB6D51"/>
    <w:rsid w:val="00FB718F"/>
    <w:rsid w:val="00FC09F5"/>
    <w:rsid w:val="00FC1921"/>
    <w:rsid w:val="00FC1ACE"/>
    <w:rsid w:val="00FC20B6"/>
    <w:rsid w:val="00FC2A9A"/>
    <w:rsid w:val="00FC4E73"/>
    <w:rsid w:val="00FC6E5C"/>
    <w:rsid w:val="00FD03C0"/>
    <w:rsid w:val="00FD4F45"/>
    <w:rsid w:val="00FD50B3"/>
    <w:rsid w:val="00FD6C34"/>
    <w:rsid w:val="00FD74BF"/>
    <w:rsid w:val="00FD7FC4"/>
    <w:rsid w:val="00FE1828"/>
    <w:rsid w:val="00FE3526"/>
    <w:rsid w:val="00FE3CD9"/>
    <w:rsid w:val="00FE44FE"/>
    <w:rsid w:val="00FE4DD1"/>
    <w:rsid w:val="00FE5036"/>
    <w:rsid w:val="00FE5704"/>
    <w:rsid w:val="00FE6422"/>
    <w:rsid w:val="00FE6DCD"/>
    <w:rsid w:val="00FE70C6"/>
    <w:rsid w:val="00FE7F3F"/>
    <w:rsid w:val="00FF0237"/>
    <w:rsid w:val="00FF05B1"/>
    <w:rsid w:val="00FF25C8"/>
    <w:rsid w:val="00FF2D26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A878DA"/>
  <w15:docId w15:val="{345E56CF-E35A-4CEE-A61F-EC930D6D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418B3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9418B3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418B3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418B3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418B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418B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418B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418B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418B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418B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418B3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9418B3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9418B3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9418B3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9418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941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418B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418B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418B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418B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418B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418B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9418B3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9418B3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9418B3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9418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418B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418B3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1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18B3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418B3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9418B3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9418B3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9418B3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9418B3"/>
    <w:pPr>
      <w:spacing w:after="100"/>
      <w:ind w:left="220"/>
    </w:pPr>
  </w:style>
  <w:style w:type="paragraph" w:customStyle="1" w:styleId="para">
    <w:name w:val="para"/>
    <w:basedOn w:val="Normln"/>
    <w:rsid w:val="009418B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9418B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9418B3"/>
    <w:rPr>
      <w:i/>
      <w:iCs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418B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418B3"/>
    <w:rPr>
      <w:rFonts w:ascii="Times New Roman" w:hAnsi="Times New Roman"/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941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418B3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941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418B3"/>
    <w:rPr>
      <w:rFonts w:ascii="Times New Roman" w:hAnsi="Times New Roman"/>
      <w:sz w:val="24"/>
    </w:rPr>
  </w:style>
  <w:style w:type="paragraph" w:styleId="Bezmezer">
    <w:name w:val="No Spacing"/>
    <w:uiPriority w:val="1"/>
    <w:qFormat/>
    <w:rsid w:val="009418B3"/>
    <w:pPr>
      <w:spacing w:after="0" w:line="240" w:lineRule="auto"/>
    </w:pPr>
  </w:style>
  <w:style w:type="paragraph" w:styleId="Revize">
    <w:name w:val="Revision"/>
    <w:hidden/>
    <w:uiPriority w:val="99"/>
    <w:semiHidden/>
    <w:rsid w:val="009418B3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418B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418B3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418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24E0C-ABBA-43CF-BEE2-08DFB4EFC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6</TotalTime>
  <Pages>14</Pages>
  <Words>4141</Words>
  <Characters>24435</Characters>
  <Application>Microsoft Office Word</Application>
  <DocSecurity>0</DocSecurity>
  <Lines>203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Uživatel</dc:creator>
  <cp:lastModifiedBy>Steiner Ondřej</cp:lastModifiedBy>
  <cp:revision>4</cp:revision>
  <dcterms:created xsi:type="dcterms:W3CDTF">2022-06-15T09:10:00Z</dcterms:created>
  <dcterms:modified xsi:type="dcterms:W3CDTF">2022-06-27T10:26:00Z</dcterms:modified>
</cp:coreProperties>
</file>